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E4B22E" w14:textId="77777777" w:rsidR="00A73D5C" w:rsidRDefault="00A73D5C">
      <w:pPr>
        <w:rPr>
          <w:rStyle w:val="fontstyle01"/>
          <w:sz w:val="24"/>
          <w:szCs w:val="24"/>
        </w:rPr>
      </w:pPr>
      <w:r>
        <w:rPr>
          <w:rStyle w:val="fontstyle01"/>
        </w:rPr>
        <w:t xml:space="preserve">Bijlage </w:t>
      </w:r>
      <w:r w:rsidR="004376AF">
        <w:rPr>
          <w:rStyle w:val="fontstyle01"/>
        </w:rPr>
        <w:t>5</w:t>
      </w:r>
      <w:r>
        <w:rPr>
          <w:b/>
          <w:bCs/>
          <w:color w:val="000000"/>
          <w:sz w:val="28"/>
          <w:szCs w:val="28"/>
        </w:rPr>
        <w:br/>
      </w:r>
    </w:p>
    <w:p w14:paraId="05947ECF" w14:textId="572BF985" w:rsidR="00A73D5C" w:rsidRDefault="00A73D5C">
      <w:pPr>
        <w:rPr>
          <w:rStyle w:val="fontstyle01"/>
          <w:sz w:val="24"/>
          <w:szCs w:val="24"/>
        </w:rPr>
      </w:pPr>
      <w:r w:rsidRPr="00A73D5C">
        <w:rPr>
          <w:rStyle w:val="fontstyle01"/>
          <w:sz w:val="24"/>
          <w:szCs w:val="24"/>
        </w:rPr>
        <w:t xml:space="preserve">Functionarissen – perceel </w:t>
      </w:r>
      <w:r w:rsidR="00E504D5">
        <w:rPr>
          <w:rStyle w:val="fontstyle01"/>
          <w:sz w:val="24"/>
          <w:szCs w:val="24"/>
        </w:rPr>
        <w:t>2</w:t>
      </w:r>
      <w:r w:rsidRPr="00A73D5C">
        <w:rPr>
          <w:rStyle w:val="fontstyle01"/>
          <w:sz w:val="24"/>
          <w:szCs w:val="24"/>
        </w:rPr>
        <w:t xml:space="preserve"> </w:t>
      </w:r>
      <w:proofErr w:type="spellStart"/>
      <w:r w:rsidR="00E504D5">
        <w:rPr>
          <w:rStyle w:val="fontstyle01"/>
          <w:sz w:val="24"/>
          <w:szCs w:val="24"/>
        </w:rPr>
        <w:t>Zuiveringstechnische</w:t>
      </w:r>
      <w:proofErr w:type="spellEnd"/>
      <w:r w:rsidRPr="00A73D5C">
        <w:rPr>
          <w:rStyle w:val="fontstyle01"/>
          <w:sz w:val="24"/>
          <w:szCs w:val="24"/>
        </w:rPr>
        <w:t xml:space="preserve"> werken</w:t>
      </w:r>
    </w:p>
    <w:p w14:paraId="2CD1747C" w14:textId="77777777" w:rsidR="00A73D5C" w:rsidRDefault="00A73D5C">
      <w:pPr>
        <w:rPr>
          <w:rStyle w:val="fontstyle21"/>
        </w:rPr>
      </w:pPr>
      <w:r>
        <w:rPr>
          <w:b/>
          <w:bCs/>
          <w:color w:val="000000"/>
          <w:sz w:val="28"/>
          <w:szCs w:val="28"/>
        </w:rPr>
        <w:br/>
      </w:r>
      <w:r>
        <w:rPr>
          <w:rStyle w:val="fontstyle21"/>
        </w:rPr>
        <w:t>In deze bijlage volgt per functionaris een korte beschrij</w:t>
      </w:r>
      <w:bookmarkStart w:id="0" w:name="_GoBack"/>
      <w:bookmarkEnd w:id="0"/>
      <w:r>
        <w:rPr>
          <w:rStyle w:val="fontstyle21"/>
        </w:rPr>
        <w:t>ving van de vereiste opleidingseisen,</w:t>
      </w:r>
      <w:r>
        <w:rPr>
          <w:rStyle w:val="fontstyle21"/>
        </w:rPr>
        <w:t xml:space="preserve"> </w:t>
      </w:r>
      <w:r>
        <w:rPr>
          <w:rStyle w:val="fontstyle21"/>
        </w:rPr>
        <w:t>een globale omschrijving van de meest voorkomende werkzaamheden (niet limitatief) en</w:t>
      </w:r>
      <w:r>
        <w:rPr>
          <w:rStyle w:val="fontstyle21"/>
        </w:rPr>
        <w:t xml:space="preserve"> </w:t>
      </w:r>
      <w:r>
        <w:rPr>
          <w:rStyle w:val="fontstyle21"/>
        </w:rPr>
        <w:t>gewenste ervaringsjaren.</w:t>
      </w:r>
      <w:r>
        <w:rPr>
          <w:color w:val="000000"/>
          <w:szCs w:val="20"/>
        </w:rPr>
        <w:br/>
      </w:r>
    </w:p>
    <w:p w14:paraId="7A6E961B" w14:textId="77777777" w:rsidR="00A73D5C" w:rsidRDefault="00A73D5C">
      <w:pPr>
        <w:rPr>
          <w:rStyle w:val="fontstyle21"/>
        </w:rPr>
      </w:pPr>
      <w:r>
        <w:rPr>
          <w:rStyle w:val="fontstyle21"/>
        </w:rPr>
        <w:t>Binnen het perceel Watersysteemkundige werken worden voor de diverse werken</w:t>
      </w:r>
      <w:r>
        <w:rPr>
          <w:color w:val="000000"/>
          <w:szCs w:val="20"/>
        </w:rPr>
        <w:br/>
      </w:r>
      <w:r>
        <w:rPr>
          <w:rStyle w:val="fontstyle21"/>
        </w:rPr>
        <w:t>verschillende disciplines uitgevraagd. Op de lijst met functionarissen staat niet specifiek</w:t>
      </w:r>
      <w:r>
        <w:rPr>
          <w:color w:val="000000"/>
          <w:szCs w:val="20"/>
        </w:rPr>
        <w:br/>
      </w:r>
      <w:r>
        <w:rPr>
          <w:rStyle w:val="fontstyle21"/>
        </w:rPr>
        <w:t>aangeven welke opleiding en ervaring wordt gevraagd. Het dient echter vanzelfsprekend te</w:t>
      </w:r>
      <w:r>
        <w:rPr>
          <w:rStyle w:val="fontstyle21"/>
        </w:rPr>
        <w:t xml:space="preserve"> </w:t>
      </w:r>
      <w:r>
        <w:rPr>
          <w:rStyle w:val="fontstyle21"/>
        </w:rPr>
        <w:t>zijn dat indien een ‘elektrische uitvraag’ wordt gedaan, dat de in te zetten adviseur of</w:t>
      </w:r>
      <w:r>
        <w:rPr>
          <w:color w:val="000000"/>
          <w:szCs w:val="20"/>
        </w:rPr>
        <w:br/>
      </w:r>
      <w:r>
        <w:rPr>
          <w:rStyle w:val="fontstyle21"/>
        </w:rPr>
        <w:t>specialist een elektra-achtergrond heeft en dat de persoon ook daar vakkundige ervaring</w:t>
      </w:r>
      <w:r>
        <w:rPr>
          <w:color w:val="000000"/>
          <w:szCs w:val="20"/>
        </w:rPr>
        <w:br/>
      </w:r>
      <w:r>
        <w:rPr>
          <w:rStyle w:val="fontstyle21"/>
        </w:rPr>
        <w:t>heeft opgedaan.</w:t>
      </w:r>
    </w:p>
    <w:p w14:paraId="7F817A92" w14:textId="77777777" w:rsidR="00A73D5C" w:rsidRDefault="00A73D5C">
      <w:pPr>
        <w:rPr>
          <w:rStyle w:val="fontstyle01"/>
          <w:sz w:val="24"/>
          <w:szCs w:val="24"/>
        </w:rPr>
      </w:pPr>
      <w:r>
        <w:br/>
      </w:r>
    </w:p>
    <w:p w14:paraId="2548417B" w14:textId="77777777" w:rsidR="00A73D5C" w:rsidRDefault="00A73D5C">
      <w:pPr>
        <w:rPr>
          <w:rStyle w:val="fontstyle01"/>
          <w:sz w:val="24"/>
          <w:szCs w:val="24"/>
        </w:rPr>
      </w:pPr>
      <w:r>
        <w:rPr>
          <w:rStyle w:val="fontstyle01"/>
          <w:sz w:val="24"/>
          <w:szCs w:val="24"/>
        </w:rPr>
        <w:br w:type="page"/>
      </w:r>
    </w:p>
    <w:p w14:paraId="6004CAB2" w14:textId="77777777" w:rsidR="00A73D5C" w:rsidRDefault="00A73D5C">
      <w:pPr>
        <w:rPr>
          <w:rStyle w:val="fontstyle01"/>
          <w:szCs w:val="20"/>
        </w:rPr>
      </w:pPr>
      <w:r>
        <w:rPr>
          <w:rStyle w:val="fontstyle01"/>
          <w:sz w:val="24"/>
          <w:szCs w:val="24"/>
        </w:rPr>
        <w:lastRenderedPageBreak/>
        <w:t>1. Tekenaar</w:t>
      </w:r>
      <w:r>
        <w:rPr>
          <w:b/>
          <w:bCs/>
          <w:color w:val="000000"/>
        </w:rPr>
        <w:br/>
      </w:r>
    </w:p>
    <w:p w14:paraId="32E105A7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MBO</w:t>
      </w:r>
      <w:r w:rsidRPr="00A73D5C">
        <w:rPr>
          <w:color w:val="000000"/>
          <w:szCs w:val="20"/>
        </w:rPr>
        <w:br/>
      </w:r>
    </w:p>
    <w:p w14:paraId="7DA29C39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Type 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Het maken van digitale tekeningen, voor verschillende ontwerpfasen – van schetsontwerp</w:t>
      </w:r>
      <w:r w:rsidR="004376AF">
        <w:rPr>
          <w:rStyle w:val="fontstyle21"/>
        </w:rPr>
        <w:t xml:space="preserve"> </w:t>
      </w:r>
      <w:r w:rsidRPr="00A73D5C">
        <w:rPr>
          <w:rStyle w:val="fontstyle21"/>
        </w:rPr>
        <w:t>tot revisietekeningen.</w:t>
      </w:r>
      <w:r w:rsidRPr="00A73D5C">
        <w:rPr>
          <w:color w:val="000000"/>
          <w:szCs w:val="20"/>
        </w:rPr>
        <w:br/>
      </w:r>
    </w:p>
    <w:p w14:paraId="62503EA0" w14:textId="77777777" w:rsidR="004376AF" w:rsidRDefault="00A73D5C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3B7F6D25" w14:textId="77777777" w:rsidR="004376AF" w:rsidRPr="004376AF" w:rsidRDefault="00A73D5C" w:rsidP="004376AF">
      <w:pPr>
        <w:pStyle w:val="Lijstalinea"/>
        <w:numPr>
          <w:ilvl w:val="0"/>
          <w:numId w:val="16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functie;</w:t>
      </w:r>
    </w:p>
    <w:p w14:paraId="228B094C" w14:textId="77777777" w:rsidR="004376AF" w:rsidRPr="004376AF" w:rsidRDefault="00A73D5C" w:rsidP="004376AF">
      <w:pPr>
        <w:pStyle w:val="Lijstalinea"/>
        <w:numPr>
          <w:ilvl w:val="0"/>
          <w:numId w:val="16"/>
        </w:numPr>
        <w:rPr>
          <w:rStyle w:val="fontstyle21"/>
          <w:b/>
          <w:bCs/>
        </w:rPr>
      </w:pPr>
      <w:r w:rsidRPr="00A73D5C">
        <w:rPr>
          <w:rStyle w:val="fontstyle21"/>
        </w:rPr>
        <w:t>Medior: 4 -10 jaar ervaring in soortgelijke functie;</w:t>
      </w:r>
    </w:p>
    <w:p w14:paraId="4AF06ED1" w14:textId="77777777" w:rsidR="00A73D5C" w:rsidRPr="004376AF" w:rsidRDefault="00A73D5C" w:rsidP="004376AF">
      <w:pPr>
        <w:pStyle w:val="Lijstalinea"/>
        <w:numPr>
          <w:ilvl w:val="0"/>
          <w:numId w:val="16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Junior: 0 -3 jaar ervaring in soortgelijke functie.</w:t>
      </w:r>
      <w:r w:rsidRPr="004376AF">
        <w:rPr>
          <w:szCs w:val="20"/>
        </w:rPr>
        <w:br/>
      </w:r>
    </w:p>
    <w:p w14:paraId="04D82956" w14:textId="77777777" w:rsidR="00A73D5C" w:rsidRDefault="00A73D5C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73B680CF" w14:textId="77777777" w:rsidR="00A73D5C" w:rsidRDefault="00A73D5C" w:rsidP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2. Tekenaar 3D</w:t>
      </w:r>
      <w:r w:rsidRPr="00A73D5C">
        <w:br/>
      </w:r>
    </w:p>
    <w:p w14:paraId="3B788AB9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</w:t>
      </w:r>
      <w:r w:rsidRPr="00A73D5C">
        <w:rPr>
          <w:color w:val="000000"/>
          <w:szCs w:val="20"/>
        </w:rPr>
        <w:br/>
      </w:r>
    </w:p>
    <w:p w14:paraId="1A6EA90F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Type 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Het maken van digitale tekeningen in 3D, voor verschillende ontwerpfasen – van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schetsontwerp tot revisietekeningen.</w:t>
      </w:r>
      <w:r w:rsidRPr="00A73D5C">
        <w:rPr>
          <w:color w:val="000000"/>
          <w:szCs w:val="20"/>
        </w:rPr>
        <w:br/>
      </w:r>
    </w:p>
    <w:p w14:paraId="225873BA" w14:textId="77777777" w:rsidR="0007266D" w:rsidRDefault="00A73D5C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365C60CA" w14:textId="77777777" w:rsidR="0007266D" w:rsidRPr="0007266D" w:rsidRDefault="00A73D5C" w:rsidP="0007266D">
      <w:pPr>
        <w:pStyle w:val="Lijstalinea"/>
        <w:numPr>
          <w:ilvl w:val="0"/>
          <w:numId w:val="15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functie;</w:t>
      </w:r>
    </w:p>
    <w:p w14:paraId="10FA0465" w14:textId="77777777" w:rsidR="0007266D" w:rsidRPr="0007266D" w:rsidRDefault="00A73D5C" w:rsidP="0007266D">
      <w:pPr>
        <w:pStyle w:val="Lijstalinea"/>
        <w:numPr>
          <w:ilvl w:val="0"/>
          <w:numId w:val="15"/>
        </w:numPr>
        <w:rPr>
          <w:rStyle w:val="fontstyle21"/>
          <w:b/>
          <w:bCs/>
        </w:rPr>
      </w:pPr>
      <w:r w:rsidRPr="00A73D5C">
        <w:rPr>
          <w:rStyle w:val="fontstyle21"/>
        </w:rPr>
        <w:t>Medior: 4 -10 jaar ervaring in soortgelijke functie;</w:t>
      </w:r>
    </w:p>
    <w:p w14:paraId="62875674" w14:textId="77777777" w:rsidR="00A73D5C" w:rsidRPr="0007266D" w:rsidRDefault="00A73D5C" w:rsidP="0007266D">
      <w:pPr>
        <w:pStyle w:val="Lijstalinea"/>
        <w:numPr>
          <w:ilvl w:val="0"/>
          <w:numId w:val="15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Junior: 0 -3 jaar ervaring in soortgelijke functie.</w:t>
      </w:r>
      <w:r w:rsidRPr="0007266D">
        <w:rPr>
          <w:szCs w:val="20"/>
        </w:rPr>
        <w:br/>
      </w:r>
    </w:p>
    <w:p w14:paraId="7D0C9015" w14:textId="77777777" w:rsidR="00A73D5C" w:rsidRDefault="00A73D5C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66005DB4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3. Projectondersteuner</w:t>
      </w:r>
      <w:r w:rsidRPr="00A73D5C">
        <w:rPr>
          <w:b/>
          <w:bCs/>
          <w:color w:val="000000"/>
          <w:szCs w:val="20"/>
        </w:rPr>
        <w:br/>
      </w:r>
    </w:p>
    <w:p w14:paraId="3717A7C5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MBO</w:t>
      </w:r>
      <w:r w:rsidRPr="00A73D5C">
        <w:rPr>
          <w:color w:val="000000"/>
          <w:szCs w:val="20"/>
        </w:rPr>
        <w:br/>
      </w:r>
    </w:p>
    <w:p w14:paraId="218C0131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Ondersteunen van het projectteam, op administratief en financieel vlak.</w:t>
      </w:r>
      <w:r w:rsidRPr="00A73D5C">
        <w:rPr>
          <w:color w:val="000000"/>
          <w:szCs w:val="20"/>
        </w:rPr>
        <w:br/>
      </w:r>
    </w:p>
    <w:p w14:paraId="1316795D" w14:textId="77777777" w:rsidR="0007266D" w:rsidRDefault="00A73D5C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603A9FFA" w14:textId="77777777" w:rsidR="00A73D5C" w:rsidRPr="0007266D" w:rsidRDefault="00A73D5C" w:rsidP="0007266D">
      <w:pPr>
        <w:pStyle w:val="Lijstalinea"/>
        <w:numPr>
          <w:ilvl w:val="0"/>
          <w:numId w:val="14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Medior/senior: minimaal 4 jaar ervaring in soortgelijke functie.</w:t>
      </w:r>
      <w:r w:rsidRPr="0007266D">
        <w:rPr>
          <w:szCs w:val="20"/>
        </w:rPr>
        <w:br/>
      </w:r>
    </w:p>
    <w:p w14:paraId="441826B1" w14:textId="77777777" w:rsidR="00A73D5C" w:rsidRDefault="00A73D5C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6D912B37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4. Toezichthouder (UAV)</w:t>
      </w:r>
      <w:r w:rsidRPr="00A73D5C">
        <w:rPr>
          <w:b/>
          <w:bCs/>
          <w:color w:val="000000"/>
          <w:szCs w:val="20"/>
        </w:rPr>
        <w:br/>
      </w:r>
    </w:p>
    <w:p w14:paraId="7533D1CA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MBO</w:t>
      </w:r>
      <w:r w:rsidRPr="00A73D5C">
        <w:rPr>
          <w:color w:val="000000"/>
          <w:szCs w:val="20"/>
        </w:rPr>
        <w:br/>
      </w:r>
    </w:p>
    <w:p w14:paraId="6004397A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Verantwoordelijk voor het houden van toezicht op werken (binnen de UAV). Je bent de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‘ogen en oren’ van onder andere de directievoerder. Zo neem je deel aan bouw- en</w:t>
      </w:r>
      <w:r w:rsidRPr="00A73D5C">
        <w:rPr>
          <w:color w:val="000000"/>
          <w:szCs w:val="20"/>
        </w:rPr>
        <w:br/>
      </w:r>
      <w:proofErr w:type="spellStart"/>
      <w:r w:rsidRPr="00A73D5C">
        <w:rPr>
          <w:rStyle w:val="fontstyle21"/>
        </w:rPr>
        <w:t>nutsvergaderingen</w:t>
      </w:r>
      <w:proofErr w:type="spellEnd"/>
      <w:r w:rsidRPr="00A73D5C">
        <w:rPr>
          <w:rStyle w:val="fontstyle21"/>
        </w:rPr>
        <w:t>, je beoordeelt de verwerkte hoeveelheden en meer- en minderwerk. Je</w:t>
      </w:r>
      <w:r w:rsidR="0007266D">
        <w:rPr>
          <w:rStyle w:val="fontstyle21"/>
        </w:rPr>
        <w:t xml:space="preserve"> </w:t>
      </w:r>
      <w:r w:rsidRPr="00A73D5C">
        <w:rPr>
          <w:rStyle w:val="fontstyle21"/>
        </w:rPr>
        <w:t>bent het eerste aanspreekpunt voor aannemers, bewoners en gebruikers.</w:t>
      </w:r>
      <w:r w:rsidRPr="00A73D5C">
        <w:rPr>
          <w:color w:val="000000"/>
          <w:szCs w:val="20"/>
        </w:rPr>
        <w:br/>
      </w:r>
    </w:p>
    <w:p w14:paraId="1D1DEA58" w14:textId="77777777" w:rsidR="0007266D" w:rsidRDefault="00A73D5C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1FB3F076" w14:textId="77777777" w:rsidR="0007266D" w:rsidRPr="0007266D" w:rsidRDefault="00A73D5C" w:rsidP="0007266D">
      <w:pPr>
        <w:pStyle w:val="Lijstalinea"/>
        <w:numPr>
          <w:ilvl w:val="0"/>
          <w:numId w:val="13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functie. Langere tijd werkzaam</w:t>
      </w:r>
      <w:r w:rsidRPr="0007266D">
        <w:rPr>
          <w:color w:val="000000"/>
          <w:szCs w:val="20"/>
        </w:rPr>
        <w:br/>
      </w:r>
      <w:r w:rsidRPr="00A73D5C">
        <w:rPr>
          <w:rStyle w:val="fontstyle21"/>
        </w:rPr>
        <w:t>geweest op een (inmiddels afgerond) project met een aanneemsom van minimaal €</w:t>
      </w:r>
      <w:r w:rsidR="0007266D">
        <w:rPr>
          <w:rStyle w:val="fontstyle21"/>
        </w:rPr>
        <w:t xml:space="preserve"> </w:t>
      </w:r>
      <w:r w:rsidRPr="00A73D5C">
        <w:rPr>
          <w:rStyle w:val="fontstyle21"/>
        </w:rPr>
        <w:t>3 miljoen.</w:t>
      </w:r>
    </w:p>
    <w:p w14:paraId="551CA513" w14:textId="77777777" w:rsidR="0007266D" w:rsidRPr="0007266D" w:rsidRDefault="00A73D5C" w:rsidP="0007266D">
      <w:pPr>
        <w:pStyle w:val="Lijstalinea"/>
        <w:numPr>
          <w:ilvl w:val="0"/>
          <w:numId w:val="13"/>
        </w:numPr>
        <w:rPr>
          <w:rStyle w:val="fontstyle21"/>
          <w:b/>
          <w:bCs/>
        </w:rPr>
      </w:pPr>
      <w:r w:rsidRPr="00A73D5C">
        <w:rPr>
          <w:rStyle w:val="fontstyle21"/>
        </w:rPr>
        <w:t>Medior: 4 -10 jaar ervaring in soortgelijke functie;</w:t>
      </w:r>
    </w:p>
    <w:p w14:paraId="46F5AB4F" w14:textId="77777777" w:rsidR="00A73D5C" w:rsidRPr="0007266D" w:rsidRDefault="00A73D5C" w:rsidP="0007266D">
      <w:pPr>
        <w:pStyle w:val="Lijstalinea"/>
        <w:numPr>
          <w:ilvl w:val="0"/>
          <w:numId w:val="13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Junior: 0 -3 jaar ervaring in soortgelijke functie.</w:t>
      </w:r>
      <w:r w:rsidRPr="0007266D">
        <w:rPr>
          <w:szCs w:val="20"/>
        </w:rPr>
        <w:br/>
      </w:r>
    </w:p>
    <w:p w14:paraId="59B9D4A2" w14:textId="77777777" w:rsidR="00A73D5C" w:rsidRDefault="00A73D5C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491F2A03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5. Werkvoorbereider/planner</w:t>
      </w:r>
      <w:r w:rsidRPr="00A73D5C">
        <w:rPr>
          <w:b/>
          <w:bCs/>
          <w:color w:val="000000"/>
          <w:szCs w:val="20"/>
        </w:rPr>
        <w:br/>
      </w:r>
    </w:p>
    <w:p w14:paraId="4B9B82CA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MBO</w:t>
      </w:r>
      <w:r w:rsidRPr="00A73D5C">
        <w:rPr>
          <w:color w:val="000000"/>
          <w:szCs w:val="20"/>
        </w:rPr>
        <w:br/>
      </w:r>
    </w:p>
    <w:p w14:paraId="27F56716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Verantwoordelijk voor de voorbereidende werkzaamheden voor het realiseren van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projecten. De werkzaamheden bestaan onder andere uit ontwerpwerkzaamheden, maken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van calculaties en offertes, het maken van planningen en coördinatie tussen</w:t>
      </w:r>
      <w:r w:rsidR="0007266D">
        <w:rPr>
          <w:rStyle w:val="fontstyle21"/>
        </w:rPr>
        <w:t xml:space="preserve"> </w:t>
      </w:r>
      <w:r w:rsidRPr="00A73D5C">
        <w:rPr>
          <w:rStyle w:val="fontstyle21"/>
        </w:rPr>
        <w:t>voorbereiding</w:t>
      </w:r>
      <w:r w:rsidR="0007266D">
        <w:rPr>
          <w:rStyle w:val="fontstyle21"/>
        </w:rPr>
        <w:t xml:space="preserve"> </w:t>
      </w:r>
      <w:r w:rsidRPr="00A73D5C">
        <w:rPr>
          <w:rStyle w:val="fontstyle21"/>
        </w:rPr>
        <w:t>en uitvoering.</w:t>
      </w:r>
      <w:r w:rsidRPr="00A73D5C">
        <w:rPr>
          <w:color w:val="000000"/>
          <w:szCs w:val="20"/>
        </w:rPr>
        <w:br/>
      </w:r>
    </w:p>
    <w:p w14:paraId="0C807975" w14:textId="77777777" w:rsidR="0007266D" w:rsidRDefault="00A73D5C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37C03567" w14:textId="77777777" w:rsidR="0007266D" w:rsidRPr="0007266D" w:rsidRDefault="00A73D5C" w:rsidP="0007266D">
      <w:pPr>
        <w:pStyle w:val="Lijstalinea"/>
        <w:numPr>
          <w:ilvl w:val="0"/>
          <w:numId w:val="12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functie;</w:t>
      </w:r>
    </w:p>
    <w:p w14:paraId="63CD7739" w14:textId="77777777" w:rsidR="0007266D" w:rsidRPr="0007266D" w:rsidRDefault="00A73D5C" w:rsidP="0007266D">
      <w:pPr>
        <w:pStyle w:val="Lijstalinea"/>
        <w:numPr>
          <w:ilvl w:val="0"/>
          <w:numId w:val="12"/>
        </w:numPr>
        <w:rPr>
          <w:rStyle w:val="fontstyle21"/>
          <w:b/>
          <w:bCs/>
        </w:rPr>
      </w:pPr>
      <w:r w:rsidRPr="00A73D5C">
        <w:rPr>
          <w:rStyle w:val="fontstyle21"/>
        </w:rPr>
        <w:t>Medior: 4 -10 jaar ervaring in soortgelijke functie;</w:t>
      </w:r>
    </w:p>
    <w:p w14:paraId="5C63B87F" w14:textId="77777777" w:rsidR="00A73D5C" w:rsidRPr="0007266D" w:rsidRDefault="00A73D5C" w:rsidP="0007266D">
      <w:pPr>
        <w:pStyle w:val="Lijstalinea"/>
        <w:numPr>
          <w:ilvl w:val="0"/>
          <w:numId w:val="12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Junior: 0 -3 jaar ervaring in soortgelijke functie.</w:t>
      </w:r>
      <w:r w:rsidRPr="0007266D">
        <w:rPr>
          <w:szCs w:val="20"/>
        </w:rPr>
        <w:br/>
      </w:r>
    </w:p>
    <w:p w14:paraId="78A9C476" w14:textId="77777777" w:rsidR="00A73D5C" w:rsidRDefault="00A73D5C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23E2EB63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6. Directievoerder (UAV)</w:t>
      </w:r>
      <w:r w:rsidRPr="00A73D5C">
        <w:rPr>
          <w:b/>
          <w:bCs/>
          <w:color w:val="000000"/>
          <w:szCs w:val="20"/>
        </w:rPr>
        <w:br/>
      </w:r>
    </w:p>
    <w:p w14:paraId="536D0D01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MBO</w:t>
      </w:r>
      <w:r w:rsidRPr="00A73D5C">
        <w:rPr>
          <w:color w:val="000000"/>
          <w:szCs w:val="20"/>
        </w:rPr>
        <w:br/>
      </w:r>
    </w:p>
    <w:p w14:paraId="1998C99D" w14:textId="0A1345A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Verantwoordelijk voor het bewaken van de financiën, de kwaliteit van geleverd werk en de</w:t>
      </w:r>
      <w:r w:rsidR="0007266D">
        <w:rPr>
          <w:rStyle w:val="fontstyle21"/>
        </w:rPr>
        <w:t xml:space="preserve"> </w:t>
      </w:r>
      <w:r w:rsidRPr="00A73D5C">
        <w:rPr>
          <w:rStyle w:val="fontstyle21"/>
        </w:rPr>
        <w:t>planning (binnen de UAV). De directievoerder signaleert afwijkingen en reageert hier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accuraat en zo</w:t>
      </w:r>
      <w:r w:rsidR="00340E20">
        <w:rPr>
          <w:rStyle w:val="fontstyle21"/>
        </w:rPr>
        <w:t xml:space="preserve"> </w:t>
      </w:r>
      <w:r w:rsidRPr="00A73D5C">
        <w:rPr>
          <w:rStyle w:val="fontstyle21"/>
        </w:rPr>
        <w:t>nodig corrigerend op. Wijzigingen in het werk worden adequaat afgehandeld.</w:t>
      </w:r>
      <w:r w:rsidRPr="00A73D5C">
        <w:rPr>
          <w:color w:val="000000"/>
          <w:szCs w:val="20"/>
        </w:rPr>
        <w:br/>
      </w:r>
    </w:p>
    <w:p w14:paraId="157B553E" w14:textId="77777777" w:rsidR="00360A6B" w:rsidRDefault="00A73D5C">
      <w:pPr>
        <w:rPr>
          <w:b/>
          <w:bCs/>
          <w:color w:val="000000"/>
          <w:szCs w:val="20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3781F0C2" w14:textId="77777777" w:rsidR="0007266D" w:rsidRPr="0007266D" w:rsidRDefault="00A73D5C" w:rsidP="00360A6B">
      <w:pPr>
        <w:pStyle w:val="Lijstalinea"/>
        <w:numPr>
          <w:ilvl w:val="0"/>
          <w:numId w:val="11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functie. Langere tijd werkzaam</w:t>
      </w:r>
      <w:r w:rsidRPr="00360A6B">
        <w:rPr>
          <w:color w:val="000000"/>
          <w:szCs w:val="20"/>
        </w:rPr>
        <w:br/>
      </w:r>
      <w:r w:rsidRPr="00A73D5C">
        <w:rPr>
          <w:rStyle w:val="fontstyle21"/>
        </w:rPr>
        <w:t>geweest op een (inmiddels afgerond) project met een aanneemsom van minimaal €</w:t>
      </w:r>
      <w:r w:rsidR="0007266D">
        <w:rPr>
          <w:rStyle w:val="fontstyle21"/>
        </w:rPr>
        <w:t xml:space="preserve"> </w:t>
      </w:r>
      <w:r w:rsidRPr="00A73D5C">
        <w:rPr>
          <w:rStyle w:val="fontstyle21"/>
        </w:rPr>
        <w:t>3 miljoen.</w:t>
      </w:r>
    </w:p>
    <w:p w14:paraId="0EFE1606" w14:textId="77777777" w:rsidR="00A73D5C" w:rsidRPr="00360A6B" w:rsidRDefault="00A73D5C" w:rsidP="00360A6B">
      <w:pPr>
        <w:pStyle w:val="Lijstalinea"/>
        <w:numPr>
          <w:ilvl w:val="0"/>
          <w:numId w:val="11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Medior: 4 -10 jaar ervaring in soortgelijke functie.</w:t>
      </w:r>
      <w:r w:rsidRPr="00360A6B">
        <w:rPr>
          <w:szCs w:val="20"/>
        </w:rPr>
        <w:br/>
      </w:r>
    </w:p>
    <w:p w14:paraId="449FABF6" w14:textId="77777777" w:rsidR="00A73D5C" w:rsidRDefault="00A73D5C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3C94D6A8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7. Ontwerper/constructeur</w:t>
      </w:r>
      <w:r w:rsidRPr="00A73D5C">
        <w:rPr>
          <w:b/>
          <w:bCs/>
          <w:color w:val="000000"/>
          <w:szCs w:val="20"/>
        </w:rPr>
        <w:br/>
      </w:r>
    </w:p>
    <w:p w14:paraId="34FBC027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</w:t>
      </w:r>
      <w:r w:rsidRPr="00A73D5C">
        <w:rPr>
          <w:color w:val="000000"/>
          <w:szCs w:val="20"/>
        </w:rPr>
        <w:br/>
      </w:r>
    </w:p>
    <w:p w14:paraId="390758D5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Verantwoordelijk voor het ontwerpen en uitvoeren van (sterkte)berekeningen van een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constructie. Zorgdragen dat deze aan de gestelde eisen en richtlijnen voldoet.</w:t>
      </w:r>
      <w:r w:rsidRPr="00A73D5C">
        <w:rPr>
          <w:color w:val="000000"/>
          <w:szCs w:val="20"/>
        </w:rPr>
        <w:br/>
      </w:r>
    </w:p>
    <w:p w14:paraId="69E7B3DA" w14:textId="77777777" w:rsidR="00360A6B" w:rsidRDefault="00A73D5C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78EB8F2E" w14:textId="77777777" w:rsidR="00360A6B" w:rsidRPr="00360A6B" w:rsidRDefault="00A73D5C" w:rsidP="00360A6B">
      <w:pPr>
        <w:pStyle w:val="Lijstalinea"/>
        <w:numPr>
          <w:ilvl w:val="0"/>
          <w:numId w:val="10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functie;</w:t>
      </w:r>
    </w:p>
    <w:p w14:paraId="7FE0C182" w14:textId="77777777" w:rsidR="00A73D5C" w:rsidRPr="00360A6B" w:rsidRDefault="00A73D5C" w:rsidP="00360A6B">
      <w:pPr>
        <w:pStyle w:val="Lijstalinea"/>
        <w:numPr>
          <w:ilvl w:val="0"/>
          <w:numId w:val="10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Medior: 4 -10 jaar ervaring in soortgelijke functie.</w:t>
      </w:r>
      <w:r w:rsidRPr="00360A6B">
        <w:rPr>
          <w:szCs w:val="20"/>
        </w:rPr>
        <w:br/>
      </w:r>
    </w:p>
    <w:p w14:paraId="6C6C8459" w14:textId="77777777" w:rsidR="00A73D5C" w:rsidRDefault="00A73D5C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54154CDD" w14:textId="5DAEBD92" w:rsidR="00A73D5C" w:rsidRDefault="001816EA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lastRenderedPageBreak/>
        <w:t>8</w:t>
      </w:r>
      <w:r w:rsidR="00A73D5C" w:rsidRPr="00A73D5C">
        <w:rPr>
          <w:rStyle w:val="fontstyle01"/>
          <w:sz w:val="20"/>
          <w:szCs w:val="20"/>
        </w:rPr>
        <w:t>. Projectleider</w:t>
      </w:r>
      <w:r w:rsidR="00A73D5C" w:rsidRPr="00A73D5C">
        <w:rPr>
          <w:b/>
          <w:bCs/>
          <w:color w:val="000000"/>
          <w:szCs w:val="20"/>
        </w:rPr>
        <w:br/>
      </w:r>
    </w:p>
    <w:p w14:paraId="503295B2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HBO/WO</w:t>
      </w:r>
      <w:r w:rsidRPr="00A73D5C">
        <w:rPr>
          <w:color w:val="000000"/>
          <w:szCs w:val="20"/>
        </w:rPr>
        <w:br/>
      </w:r>
    </w:p>
    <w:p w14:paraId="3FA5BE95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Verantwoordelijk voor de algemene coördinatie en leiding van een projectteam. Beheersen</w:t>
      </w:r>
      <w:r w:rsidR="00360A6B">
        <w:rPr>
          <w:rStyle w:val="fontstyle21"/>
        </w:rPr>
        <w:t xml:space="preserve"> </w:t>
      </w:r>
      <w:r w:rsidRPr="00A73D5C">
        <w:rPr>
          <w:rStyle w:val="fontstyle21"/>
        </w:rPr>
        <w:t>van het project binnen de vastgestelde kosten, tijdsplanning en kwaliteit.</w:t>
      </w:r>
      <w:r w:rsidRPr="00A73D5C">
        <w:rPr>
          <w:color w:val="000000"/>
          <w:szCs w:val="20"/>
        </w:rPr>
        <w:br/>
      </w:r>
    </w:p>
    <w:p w14:paraId="548D29B4" w14:textId="77777777" w:rsidR="00360A6B" w:rsidRDefault="00A73D5C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4685B47C" w14:textId="77777777" w:rsidR="00360A6B" w:rsidRPr="00360A6B" w:rsidRDefault="00A73D5C" w:rsidP="00360A6B">
      <w:pPr>
        <w:pStyle w:val="Lijstalinea"/>
        <w:numPr>
          <w:ilvl w:val="0"/>
          <w:numId w:val="8"/>
        </w:numPr>
        <w:rPr>
          <w:rStyle w:val="fontstyle31"/>
          <w:rFonts w:ascii="Verdana" w:hAnsi="Verdana"/>
          <w:b/>
          <w:bCs/>
        </w:rPr>
      </w:pPr>
      <w:r w:rsidRPr="00A73D5C">
        <w:rPr>
          <w:rStyle w:val="fontstyle21"/>
        </w:rPr>
        <w:t>Senior: 10 jaar of meer ervaring in soortgelijke functie. Langere tijd werkzaam</w:t>
      </w:r>
      <w:r w:rsidRPr="00360A6B">
        <w:rPr>
          <w:color w:val="000000"/>
          <w:szCs w:val="20"/>
        </w:rPr>
        <w:br/>
      </w:r>
      <w:r w:rsidRPr="00A73D5C">
        <w:rPr>
          <w:rStyle w:val="fontstyle21"/>
        </w:rPr>
        <w:t>geweest op een (inmiddels afgerond) project met een aanneemsom van minimaal €</w:t>
      </w:r>
      <w:r w:rsidR="00360A6B">
        <w:rPr>
          <w:rStyle w:val="fontstyle21"/>
        </w:rPr>
        <w:t xml:space="preserve"> </w:t>
      </w:r>
      <w:r w:rsidRPr="00A73D5C">
        <w:rPr>
          <w:rStyle w:val="fontstyle21"/>
        </w:rPr>
        <w:t>3 miljoen.</w:t>
      </w:r>
      <w:r w:rsidRPr="00360A6B">
        <w:rPr>
          <w:rStyle w:val="fontstyle31"/>
          <w:rFonts w:ascii="Verdana" w:hAnsi="Verdana"/>
        </w:rPr>
        <w:t xml:space="preserve"> </w:t>
      </w:r>
    </w:p>
    <w:p w14:paraId="1269C793" w14:textId="77777777" w:rsidR="00A73D5C" w:rsidRPr="00360A6B" w:rsidRDefault="00A73D5C" w:rsidP="00360A6B">
      <w:pPr>
        <w:pStyle w:val="Lijstalinea"/>
        <w:numPr>
          <w:ilvl w:val="0"/>
          <w:numId w:val="8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Medior: 4 -10 jaar ervaring in soortgelijke functie.</w:t>
      </w:r>
      <w:r w:rsidRPr="00360A6B">
        <w:rPr>
          <w:szCs w:val="20"/>
        </w:rPr>
        <w:br/>
      </w:r>
    </w:p>
    <w:p w14:paraId="7F1A13A9" w14:textId="77777777" w:rsidR="00A73D5C" w:rsidRDefault="00A73D5C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2671429E" w14:textId="7A59F607" w:rsidR="00A73D5C" w:rsidRDefault="001816EA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lastRenderedPageBreak/>
        <w:t>9</w:t>
      </w:r>
      <w:r w:rsidR="00A73D5C" w:rsidRPr="00A73D5C">
        <w:rPr>
          <w:rStyle w:val="fontstyle01"/>
          <w:sz w:val="20"/>
          <w:szCs w:val="20"/>
        </w:rPr>
        <w:t>. Technisch specialist</w:t>
      </w:r>
      <w:r w:rsidR="00A73D5C" w:rsidRPr="00A73D5C">
        <w:rPr>
          <w:b/>
          <w:bCs/>
          <w:color w:val="000000"/>
          <w:szCs w:val="20"/>
        </w:rPr>
        <w:br/>
      </w:r>
    </w:p>
    <w:p w14:paraId="62156390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</w:t>
      </w:r>
      <w:r w:rsidRPr="00A73D5C">
        <w:rPr>
          <w:color w:val="000000"/>
          <w:szCs w:val="20"/>
        </w:rPr>
        <w:br/>
      </w:r>
    </w:p>
    <w:p w14:paraId="6999860B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Verantwoordelijk voor het geven van realistische en praktische adviezen op het gevraagde</w:t>
      </w:r>
      <w:r w:rsidR="00360A6B">
        <w:rPr>
          <w:rStyle w:val="fontstyle21"/>
        </w:rPr>
        <w:t xml:space="preserve"> </w:t>
      </w:r>
      <w:r w:rsidRPr="00A73D5C">
        <w:rPr>
          <w:rStyle w:val="fontstyle21"/>
        </w:rPr>
        <w:t>vakgebied in alle projectfasen. Denk daarbij onder andere aan het opstellen van</w:t>
      </w:r>
      <w:r w:rsidR="00360A6B">
        <w:rPr>
          <w:rStyle w:val="fontstyle21"/>
        </w:rPr>
        <w:t xml:space="preserve"> </w:t>
      </w:r>
      <w:r w:rsidRPr="00A73D5C">
        <w:rPr>
          <w:rStyle w:val="fontstyle21"/>
        </w:rPr>
        <w:t>rapportages en adviezen met bijbehorende correspondentie.</w:t>
      </w:r>
      <w:r w:rsidRPr="00A73D5C">
        <w:rPr>
          <w:color w:val="000000"/>
          <w:szCs w:val="20"/>
        </w:rPr>
        <w:br/>
      </w:r>
    </w:p>
    <w:p w14:paraId="41B84211" w14:textId="77777777" w:rsidR="00360A6B" w:rsidRDefault="00A73D5C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54CB597F" w14:textId="77777777" w:rsidR="00360A6B" w:rsidRPr="00360A6B" w:rsidRDefault="00A73D5C" w:rsidP="00360A6B">
      <w:pPr>
        <w:pStyle w:val="Lijstalinea"/>
        <w:numPr>
          <w:ilvl w:val="0"/>
          <w:numId w:val="7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functie. Langere tijd werkzaam</w:t>
      </w:r>
      <w:r w:rsidRPr="00360A6B">
        <w:rPr>
          <w:color w:val="000000"/>
          <w:szCs w:val="20"/>
        </w:rPr>
        <w:br/>
      </w:r>
      <w:r w:rsidRPr="00A73D5C">
        <w:rPr>
          <w:rStyle w:val="fontstyle21"/>
        </w:rPr>
        <w:t>geweest op een (inmiddels afgerond) project met een aanneemsom van minimaal €</w:t>
      </w:r>
      <w:r w:rsidR="00360A6B">
        <w:rPr>
          <w:rStyle w:val="fontstyle21"/>
        </w:rPr>
        <w:t xml:space="preserve"> </w:t>
      </w:r>
      <w:r w:rsidRPr="00A73D5C">
        <w:rPr>
          <w:rStyle w:val="fontstyle21"/>
        </w:rPr>
        <w:t>3 miljoen.</w:t>
      </w:r>
    </w:p>
    <w:p w14:paraId="18353661" w14:textId="77777777" w:rsidR="00360A6B" w:rsidRPr="00360A6B" w:rsidRDefault="00A73D5C" w:rsidP="00360A6B">
      <w:pPr>
        <w:pStyle w:val="Lijstalinea"/>
        <w:numPr>
          <w:ilvl w:val="0"/>
          <w:numId w:val="7"/>
        </w:numPr>
        <w:rPr>
          <w:rStyle w:val="fontstyle21"/>
          <w:b/>
          <w:bCs/>
        </w:rPr>
      </w:pPr>
      <w:r w:rsidRPr="00A73D5C">
        <w:rPr>
          <w:rStyle w:val="fontstyle21"/>
        </w:rPr>
        <w:t>Medior: 4 -10 jaar ervaring in soortgelijke functie;</w:t>
      </w:r>
    </w:p>
    <w:p w14:paraId="4C73E787" w14:textId="77777777" w:rsidR="00A73D5C" w:rsidRPr="00360A6B" w:rsidRDefault="00A73D5C" w:rsidP="00360A6B">
      <w:pPr>
        <w:pStyle w:val="Lijstalinea"/>
        <w:numPr>
          <w:ilvl w:val="0"/>
          <w:numId w:val="7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Junior: 0 -3 jaar ervaring in soortgelijke functie.</w:t>
      </w:r>
      <w:r w:rsidRPr="00360A6B">
        <w:rPr>
          <w:szCs w:val="20"/>
        </w:rPr>
        <w:br/>
      </w:r>
    </w:p>
    <w:p w14:paraId="1585FA0A" w14:textId="77777777" w:rsidR="00A73D5C" w:rsidRDefault="00A73D5C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4FD61CDC" w14:textId="0A90F009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1</w:t>
      </w:r>
      <w:r w:rsidR="001816EA">
        <w:rPr>
          <w:rStyle w:val="fontstyle01"/>
          <w:sz w:val="20"/>
          <w:szCs w:val="20"/>
        </w:rPr>
        <w:t>0</w:t>
      </w:r>
      <w:r w:rsidRPr="00A73D5C">
        <w:rPr>
          <w:rStyle w:val="fontstyle01"/>
          <w:sz w:val="20"/>
          <w:szCs w:val="20"/>
        </w:rPr>
        <w:t>. Systemengineer</w:t>
      </w:r>
      <w:r w:rsidRPr="00A73D5C">
        <w:rPr>
          <w:b/>
          <w:bCs/>
          <w:color w:val="000000"/>
          <w:szCs w:val="20"/>
        </w:rPr>
        <w:br/>
      </w:r>
    </w:p>
    <w:p w14:paraId="641E0BD8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HBO/WO</w:t>
      </w:r>
      <w:r w:rsidRPr="00A73D5C">
        <w:rPr>
          <w:color w:val="000000"/>
          <w:szCs w:val="20"/>
        </w:rPr>
        <w:br/>
      </w:r>
    </w:p>
    <w:p w14:paraId="6FB95B32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Verantwoordelijk voor het (mede) opstellen van vraagspecificaties en het bijdragen aan de</w:t>
      </w:r>
      <w:r w:rsidR="00114D9D">
        <w:rPr>
          <w:rStyle w:val="fontstyle21"/>
        </w:rPr>
        <w:t xml:space="preserve"> </w:t>
      </w:r>
      <w:r w:rsidRPr="00A73D5C">
        <w:rPr>
          <w:rStyle w:val="fontstyle21"/>
        </w:rPr>
        <w:t>juiste en eenduidige formulering van eisen en de eindredactie op de specificatie.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 xml:space="preserve">Zorgdragen voor het (laten) uitvoeren van verificaties en </w:t>
      </w:r>
      <w:proofErr w:type="spellStart"/>
      <w:r w:rsidRPr="00A73D5C">
        <w:rPr>
          <w:rStyle w:val="fontstyle21"/>
        </w:rPr>
        <w:t>validaties</w:t>
      </w:r>
      <w:proofErr w:type="spellEnd"/>
      <w:r w:rsidRPr="00A73D5C">
        <w:rPr>
          <w:rStyle w:val="fontstyle21"/>
        </w:rPr>
        <w:t xml:space="preserve"> en het bewaken van de</w:t>
      </w:r>
      <w:r w:rsidR="00114D9D">
        <w:rPr>
          <w:rStyle w:val="fontstyle21"/>
        </w:rPr>
        <w:t xml:space="preserve"> </w:t>
      </w:r>
      <w:r w:rsidRPr="00A73D5C">
        <w:rPr>
          <w:rStyle w:val="fontstyle21"/>
        </w:rPr>
        <w:t>raakvlakken tussen de verschillende IPM-rolhouders.</w:t>
      </w:r>
      <w:r w:rsidRPr="00A73D5C">
        <w:rPr>
          <w:color w:val="000000"/>
          <w:szCs w:val="20"/>
        </w:rPr>
        <w:br/>
      </w:r>
    </w:p>
    <w:p w14:paraId="34EC856D" w14:textId="77777777" w:rsidR="00114D9D" w:rsidRDefault="00A73D5C" w:rsidP="00114D9D">
      <w:pPr>
        <w:rPr>
          <w:rStyle w:val="fontstyle21"/>
        </w:rPr>
      </w:pPr>
      <w:r w:rsidRPr="00114D9D">
        <w:rPr>
          <w:rStyle w:val="fontstyle01"/>
          <w:sz w:val="20"/>
          <w:szCs w:val="20"/>
        </w:rPr>
        <w:t>Werkervaring</w:t>
      </w:r>
    </w:p>
    <w:p w14:paraId="70C76E9A" w14:textId="77777777" w:rsidR="00114D9D" w:rsidRPr="00114D9D" w:rsidRDefault="00A73D5C" w:rsidP="00114D9D">
      <w:pPr>
        <w:pStyle w:val="Lijstalinea"/>
        <w:numPr>
          <w:ilvl w:val="0"/>
          <w:numId w:val="6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functie;</w:t>
      </w:r>
    </w:p>
    <w:p w14:paraId="2DEAF924" w14:textId="77777777" w:rsidR="00A73D5C" w:rsidRPr="00114D9D" w:rsidRDefault="00A73D5C" w:rsidP="00114D9D">
      <w:pPr>
        <w:pStyle w:val="Lijstalinea"/>
        <w:numPr>
          <w:ilvl w:val="0"/>
          <w:numId w:val="6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Medior: 4 -10 jaar ervaring in soortgelijke functie.</w:t>
      </w:r>
      <w:r w:rsidRPr="00114D9D">
        <w:rPr>
          <w:szCs w:val="20"/>
        </w:rPr>
        <w:br/>
      </w:r>
    </w:p>
    <w:p w14:paraId="2A64A2D6" w14:textId="77777777" w:rsidR="00A73D5C" w:rsidRDefault="00A73D5C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71C7AD87" w14:textId="5FAF7816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1</w:t>
      </w:r>
      <w:r w:rsidR="001816EA">
        <w:rPr>
          <w:rStyle w:val="fontstyle01"/>
          <w:sz w:val="20"/>
          <w:szCs w:val="20"/>
        </w:rPr>
        <w:t>1</w:t>
      </w:r>
      <w:r w:rsidRPr="00A73D5C">
        <w:rPr>
          <w:rStyle w:val="fontstyle01"/>
          <w:sz w:val="20"/>
          <w:szCs w:val="20"/>
        </w:rPr>
        <w:t>. Projectmanager</w:t>
      </w:r>
      <w:r w:rsidRPr="00A73D5C">
        <w:rPr>
          <w:b/>
          <w:bCs/>
          <w:color w:val="000000"/>
          <w:szCs w:val="20"/>
        </w:rPr>
        <w:br/>
      </w:r>
    </w:p>
    <w:p w14:paraId="14590051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HBO/WO</w:t>
      </w:r>
      <w:r w:rsidRPr="00A73D5C">
        <w:rPr>
          <w:color w:val="000000"/>
          <w:szCs w:val="20"/>
        </w:rPr>
        <w:br/>
      </w:r>
    </w:p>
    <w:p w14:paraId="356DE909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Verantwoordelijk voor de algemene coördinatie en leiding van een project-/IPM-team.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Beheersen van het project binnen de vastgestelde kosten, tijdsplanning en kwaliteit.</w:t>
      </w:r>
      <w:r w:rsidRPr="00A73D5C">
        <w:rPr>
          <w:color w:val="000000"/>
          <w:szCs w:val="20"/>
        </w:rPr>
        <w:br/>
      </w:r>
    </w:p>
    <w:p w14:paraId="5491CE4B" w14:textId="77777777" w:rsidR="00962905" w:rsidRDefault="00A73D5C" w:rsidP="00962905">
      <w:pPr>
        <w:rPr>
          <w:rStyle w:val="fontstyle31"/>
          <w:rFonts w:ascii="Verdana" w:hAnsi="Verdana"/>
        </w:rPr>
      </w:pPr>
      <w:r w:rsidRPr="00962905">
        <w:rPr>
          <w:rStyle w:val="fontstyle01"/>
          <w:sz w:val="20"/>
          <w:szCs w:val="20"/>
        </w:rPr>
        <w:t>Werkervaring</w:t>
      </w:r>
    </w:p>
    <w:p w14:paraId="78A3ECC8" w14:textId="77777777" w:rsidR="00962905" w:rsidRPr="00962905" w:rsidRDefault="00A73D5C" w:rsidP="00962905">
      <w:pPr>
        <w:pStyle w:val="Lijstalinea"/>
        <w:numPr>
          <w:ilvl w:val="0"/>
          <w:numId w:val="4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functie. Langere tijd werkzaam</w:t>
      </w:r>
      <w:r w:rsidRPr="00962905">
        <w:rPr>
          <w:color w:val="000000"/>
          <w:szCs w:val="20"/>
        </w:rPr>
        <w:br/>
      </w:r>
      <w:r w:rsidRPr="00A73D5C">
        <w:rPr>
          <w:rStyle w:val="fontstyle21"/>
        </w:rPr>
        <w:t>geweest op een (inmiddels afgerond) project met een aanneemsom van minimaal €</w:t>
      </w:r>
      <w:r w:rsidR="00962905">
        <w:rPr>
          <w:rStyle w:val="fontstyle21"/>
        </w:rPr>
        <w:t xml:space="preserve"> </w:t>
      </w:r>
      <w:r w:rsidRPr="00A73D5C">
        <w:rPr>
          <w:rStyle w:val="fontstyle21"/>
        </w:rPr>
        <w:t>5 miljoen.</w:t>
      </w:r>
    </w:p>
    <w:p w14:paraId="43BFB72E" w14:textId="77777777" w:rsidR="00A73D5C" w:rsidRPr="00962905" w:rsidRDefault="00A73D5C" w:rsidP="00962905">
      <w:pPr>
        <w:pStyle w:val="Lijstalinea"/>
        <w:numPr>
          <w:ilvl w:val="0"/>
          <w:numId w:val="4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Medior: 4 -10 jaar ervaring in soortgelijke functie.</w:t>
      </w:r>
      <w:r w:rsidRPr="00962905">
        <w:rPr>
          <w:szCs w:val="20"/>
        </w:rPr>
        <w:br/>
      </w:r>
    </w:p>
    <w:p w14:paraId="2CE349BC" w14:textId="77777777" w:rsidR="00A73D5C" w:rsidRDefault="00A73D5C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26908BF6" w14:textId="0C6F08D4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1</w:t>
      </w:r>
      <w:r w:rsidR="001816EA">
        <w:rPr>
          <w:rStyle w:val="fontstyle01"/>
          <w:sz w:val="20"/>
          <w:szCs w:val="20"/>
        </w:rPr>
        <w:t>2</w:t>
      </w:r>
      <w:r w:rsidRPr="00A73D5C">
        <w:rPr>
          <w:rStyle w:val="fontstyle01"/>
          <w:sz w:val="20"/>
          <w:szCs w:val="20"/>
        </w:rPr>
        <w:t>. Omgevingsmanager</w:t>
      </w:r>
      <w:r w:rsidRPr="00A73D5C">
        <w:rPr>
          <w:b/>
          <w:bCs/>
          <w:color w:val="000000"/>
          <w:szCs w:val="20"/>
        </w:rPr>
        <w:br/>
      </w:r>
    </w:p>
    <w:p w14:paraId="12562DF8" w14:textId="77777777" w:rsidR="00A73D5C" w:rsidRDefault="00A73D5C" w:rsidP="00CD2EDA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</w:rPr>
        <w:br/>
      </w:r>
      <w:r w:rsidRPr="00A73D5C">
        <w:rPr>
          <w:rStyle w:val="fontstyle21"/>
        </w:rPr>
        <w:t>Minimaal HBO/WO</w:t>
      </w:r>
      <w:r w:rsidRPr="00A73D5C">
        <w:br/>
      </w:r>
    </w:p>
    <w:p w14:paraId="0F2E2F28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Verantwoordelijk voor het managen van omgevingsfactoren met betrekking tot de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ontwikkeling, voorbereiding en uitvoering van een project. De omgevingsmanager initieert,</w:t>
      </w:r>
      <w:r w:rsidR="006402F1">
        <w:rPr>
          <w:rStyle w:val="fontstyle21"/>
        </w:rPr>
        <w:t xml:space="preserve"> </w:t>
      </w:r>
      <w:r w:rsidRPr="00A73D5C">
        <w:rPr>
          <w:rStyle w:val="fontstyle21"/>
        </w:rPr>
        <w:t>organiseert en coördineert taken binnen het project op het gebied van vergunningen,</w:t>
      </w:r>
      <w:r w:rsidR="006402F1">
        <w:rPr>
          <w:rStyle w:val="fontstyle21"/>
        </w:rPr>
        <w:t xml:space="preserve"> </w:t>
      </w:r>
      <w:r w:rsidRPr="00A73D5C">
        <w:rPr>
          <w:rStyle w:val="fontstyle21"/>
        </w:rPr>
        <w:t>communicatie, raakvlakken met ontwikkelingen in de omgeving, kabels en leidingen,</w:t>
      </w:r>
      <w:r w:rsidR="006402F1">
        <w:rPr>
          <w:rStyle w:val="fontstyle21"/>
        </w:rPr>
        <w:t xml:space="preserve"> </w:t>
      </w:r>
      <w:r w:rsidRPr="00A73D5C">
        <w:rPr>
          <w:rStyle w:val="fontstyle21"/>
        </w:rPr>
        <w:t>vastgoed, archeologie en milieu. Hij/zij bevordert de samenwerking en communicatie met</w:t>
      </w:r>
      <w:r w:rsidR="006402F1">
        <w:rPr>
          <w:rStyle w:val="fontstyle21"/>
        </w:rPr>
        <w:t xml:space="preserve"> </w:t>
      </w:r>
      <w:r w:rsidRPr="00A73D5C">
        <w:rPr>
          <w:rStyle w:val="fontstyle21"/>
        </w:rPr>
        <w:t>de stakeholders.</w:t>
      </w:r>
      <w:r w:rsidRPr="00A73D5C">
        <w:rPr>
          <w:color w:val="000000"/>
          <w:szCs w:val="20"/>
        </w:rPr>
        <w:br/>
      </w:r>
    </w:p>
    <w:p w14:paraId="79D3BD83" w14:textId="77777777" w:rsidR="003337A8" w:rsidRDefault="00A73D5C">
      <w:pPr>
        <w:rPr>
          <w:b/>
          <w:bCs/>
          <w:color w:val="000000"/>
          <w:szCs w:val="20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4B1A3C55" w14:textId="77777777" w:rsidR="003337A8" w:rsidRPr="003337A8" w:rsidRDefault="00A73D5C" w:rsidP="003337A8">
      <w:pPr>
        <w:pStyle w:val="Lijstalinea"/>
        <w:numPr>
          <w:ilvl w:val="0"/>
          <w:numId w:val="17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functie. Langere tijd werkzaam</w:t>
      </w:r>
      <w:r w:rsidRPr="003337A8">
        <w:rPr>
          <w:color w:val="000000"/>
          <w:szCs w:val="20"/>
        </w:rPr>
        <w:br/>
      </w:r>
      <w:r w:rsidRPr="00A73D5C">
        <w:rPr>
          <w:rStyle w:val="fontstyle21"/>
        </w:rPr>
        <w:t>geweest op een (inmiddels afgerond) project met een aanneemsom van minimaal €</w:t>
      </w:r>
      <w:r w:rsidR="003337A8">
        <w:rPr>
          <w:rStyle w:val="fontstyle21"/>
        </w:rPr>
        <w:t xml:space="preserve"> </w:t>
      </w:r>
      <w:r w:rsidRPr="00A73D5C">
        <w:rPr>
          <w:rStyle w:val="fontstyle21"/>
        </w:rPr>
        <w:t>5 miljoen</w:t>
      </w:r>
      <w:r w:rsidR="003337A8">
        <w:rPr>
          <w:rStyle w:val="fontstyle21"/>
        </w:rPr>
        <w:t>;</w:t>
      </w:r>
    </w:p>
    <w:p w14:paraId="48895887" w14:textId="77777777" w:rsidR="00A73D5C" w:rsidRPr="003337A8" w:rsidRDefault="00A73D5C" w:rsidP="003337A8">
      <w:pPr>
        <w:pStyle w:val="Lijstalinea"/>
        <w:numPr>
          <w:ilvl w:val="0"/>
          <w:numId w:val="17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Medior: 4 -10 jaar ervaring in soortgelijke functie.</w:t>
      </w:r>
      <w:r w:rsidRPr="003337A8">
        <w:rPr>
          <w:szCs w:val="20"/>
        </w:rPr>
        <w:br/>
      </w:r>
    </w:p>
    <w:p w14:paraId="5816101A" w14:textId="77777777" w:rsidR="00CD2EDA" w:rsidRDefault="00CD2EDA">
      <w:pPr>
        <w:rPr>
          <w:rStyle w:val="fontstyle01"/>
          <w:sz w:val="20"/>
          <w:szCs w:val="20"/>
        </w:rPr>
      </w:pPr>
    </w:p>
    <w:p w14:paraId="6174A636" w14:textId="77777777" w:rsidR="00CD2EDA" w:rsidRDefault="00CD2EDA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265830F6" w14:textId="7DF2AC3E" w:rsidR="00CD2EDA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1</w:t>
      </w:r>
      <w:r w:rsidR="001816EA">
        <w:rPr>
          <w:rStyle w:val="fontstyle01"/>
          <w:sz w:val="20"/>
          <w:szCs w:val="20"/>
        </w:rPr>
        <w:t>3</w:t>
      </w:r>
      <w:r w:rsidRPr="00A73D5C">
        <w:rPr>
          <w:rStyle w:val="fontstyle01"/>
          <w:sz w:val="20"/>
          <w:szCs w:val="20"/>
        </w:rPr>
        <w:t>. Technisch manager</w:t>
      </w:r>
      <w:r w:rsidRPr="00A73D5C">
        <w:rPr>
          <w:b/>
          <w:bCs/>
          <w:color w:val="000000"/>
          <w:szCs w:val="20"/>
        </w:rPr>
        <w:br/>
      </w:r>
    </w:p>
    <w:p w14:paraId="205B05A4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HBO/WO</w:t>
      </w:r>
      <w:r w:rsidRPr="00A73D5C">
        <w:rPr>
          <w:color w:val="000000"/>
          <w:szCs w:val="20"/>
        </w:rPr>
        <w:br/>
      </w:r>
    </w:p>
    <w:p w14:paraId="5EF427DD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Verantwoordelijk voor de technische en inhoudelijke inbreng in het project; onder andere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het opstellen van het programma van eisen en de toetsing op correcte uitvoering van het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technische proces conform plan van aanpak.</w:t>
      </w:r>
      <w:r w:rsidRPr="00A73D5C">
        <w:rPr>
          <w:color w:val="000000"/>
          <w:szCs w:val="20"/>
        </w:rPr>
        <w:br/>
      </w:r>
    </w:p>
    <w:p w14:paraId="03F96457" w14:textId="11729F17" w:rsidR="00BB0573" w:rsidRDefault="00A73D5C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1298F819" w14:textId="77777777" w:rsidR="00BB0573" w:rsidRPr="00BB0573" w:rsidRDefault="00A73D5C" w:rsidP="00BB0573">
      <w:pPr>
        <w:pStyle w:val="Lijstalinea"/>
        <w:numPr>
          <w:ilvl w:val="0"/>
          <w:numId w:val="33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functie. Langere tijd werkzaam</w:t>
      </w:r>
      <w:r w:rsidRPr="00BB0573">
        <w:rPr>
          <w:color w:val="000000"/>
          <w:szCs w:val="20"/>
        </w:rPr>
        <w:br/>
      </w:r>
      <w:r w:rsidRPr="00A73D5C">
        <w:rPr>
          <w:rStyle w:val="fontstyle21"/>
        </w:rPr>
        <w:t>geweest op een (inmiddels afgerond) project met een aanneemsom van minimaal €</w:t>
      </w:r>
      <w:r w:rsidR="00BB0573">
        <w:rPr>
          <w:rStyle w:val="fontstyle21"/>
        </w:rPr>
        <w:t xml:space="preserve"> </w:t>
      </w:r>
      <w:r w:rsidRPr="00A73D5C">
        <w:rPr>
          <w:rStyle w:val="fontstyle21"/>
        </w:rPr>
        <w:t>5 miljoen.</w:t>
      </w:r>
    </w:p>
    <w:p w14:paraId="57AA2778" w14:textId="251786BE" w:rsidR="00A73D5C" w:rsidRPr="00BB0573" w:rsidRDefault="00A73D5C" w:rsidP="00BB0573">
      <w:pPr>
        <w:pStyle w:val="Lijstalinea"/>
        <w:numPr>
          <w:ilvl w:val="0"/>
          <w:numId w:val="33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Medior: 4 -10 jaar ervaring in soortgelijke functie.</w:t>
      </w:r>
      <w:r w:rsidRPr="00BB0573">
        <w:rPr>
          <w:szCs w:val="20"/>
        </w:rPr>
        <w:br/>
      </w:r>
    </w:p>
    <w:p w14:paraId="35B90CCC" w14:textId="77777777" w:rsidR="00A73D5C" w:rsidRDefault="00A73D5C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172CBEA9" w14:textId="1EB4C27F" w:rsidR="00CD2EDA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1</w:t>
      </w:r>
      <w:r w:rsidR="001816EA">
        <w:rPr>
          <w:rStyle w:val="fontstyle01"/>
          <w:sz w:val="20"/>
          <w:szCs w:val="20"/>
        </w:rPr>
        <w:t>4</w:t>
      </w:r>
      <w:r w:rsidRPr="00A73D5C">
        <w:rPr>
          <w:rStyle w:val="fontstyle01"/>
          <w:sz w:val="20"/>
          <w:szCs w:val="20"/>
        </w:rPr>
        <w:t>. Contractmanager</w:t>
      </w:r>
      <w:r w:rsidRPr="00A73D5C">
        <w:rPr>
          <w:b/>
          <w:bCs/>
          <w:color w:val="000000"/>
          <w:szCs w:val="20"/>
        </w:rPr>
        <w:br/>
      </w:r>
    </w:p>
    <w:p w14:paraId="2A9B16FD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HBO/WO</w:t>
      </w:r>
      <w:r w:rsidRPr="00A73D5C">
        <w:rPr>
          <w:color w:val="000000"/>
          <w:szCs w:val="20"/>
        </w:rPr>
        <w:br/>
      </w:r>
    </w:p>
    <w:p w14:paraId="1ACDA73A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Verantwoordelijk voor de totstandkoming van de inkoopstrategie, het opstellen van de</w:t>
      </w:r>
      <w:r w:rsidRPr="00A73D5C">
        <w:rPr>
          <w:color w:val="000000"/>
          <w:szCs w:val="20"/>
        </w:rPr>
        <w:br/>
      </w:r>
      <w:proofErr w:type="spellStart"/>
      <w:r w:rsidRPr="00A73D5C">
        <w:rPr>
          <w:rStyle w:val="fontstyle21"/>
        </w:rPr>
        <w:t>aanbestedings</w:t>
      </w:r>
      <w:proofErr w:type="spellEnd"/>
      <w:r w:rsidRPr="00A73D5C">
        <w:rPr>
          <w:rStyle w:val="fontstyle21"/>
        </w:rPr>
        <w:t>- en contractdocumenten en het beheersen van het contract tijdens de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uitvoering.</w:t>
      </w:r>
      <w:r w:rsidRPr="00A73D5C">
        <w:rPr>
          <w:color w:val="000000"/>
          <w:szCs w:val="20"/>
        </w:rPr>
        <w:br/>
      </w:r>
    </w:p>
    <w:p w14:paraId="5E952234" w14:textId="77777777" w:rsidR="00C335C7" w:rsidRDefault="00A73D5C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1A4DFF55" w14:textId="77777777" w:rsidR="00C335C7" w:rsidRPr="00C335C7" w:rsidRDefault="00A73D5C" w:rsidP="00C335C7">
      <w:pPr>
        <w:pStyle w:val="Lijstalinea"/>
        <w:numPr>
          <w:ilvl w:val="0"/>
          <w:numId w:val="31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functie. Langere tijd werkzaam</w:t>
      </w:r>
      <w:r w:rsidRPr="00C335C7">
        <w:rPr>
          <w:color w:val="000000"/>
          <w:szCs w:val="20"/>
        </w:rPr>
        <w:br/>
      </w:r>
      <w:r w:rsidRPr="00A73D5C">
        <w:rPr>
          <w:rStyle w:val="fontstyle21"/>
        </w:rPr>
        <w:t>geweest op een (inmiddels afgerond) project met een aanneemsom van minimaal €</w:t>
      </w:r>
      <w:r w:rsidR="00C335C7">
        <w:rPr>
          <w:rStyle w:val="fontstyle21"/>
        </w:rPr>
        <w:t xml:space="preserve"> </w:t>
      </w:r>
      <w:r w:rsidRPr="00A73D5C">
        <w:rPr>
          <w:rStyle w:val="fontstyle21"/>
        </w:rPr>
        <w:t>5 miljoen.</w:t>
      </w:r>
    </w:p>
    <w:p w14:paraId="3D491C92" w14:textId="77777777" w:rsidR="00A73D5C" w:rsidRPr="00C335C7" w:rsidRDefault="00A73D5C" w:rsidP="00C335C7">
      <w:pPr>
        <w:pStyle w:val="Lijstalinea"/>
        <w:numPr>
          <w:ilvl w:val="0"/>
          <w:numId w:val="31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Medior: 4 -10 jaar ervaring in soortgelijke functie.</w:t>
      </w:r>
      <w:r w:rsidRPr="00C335C7">
        <w:rPr>
          <w:szCs w:val="20"/>
        </w:rPr>
        <w:br/>
      </w:r>
    </w:p>
    <w:p w14:paraId="38D9EBD3" w14:textId="77777777" w:rsidR="00A73D5C" w:rsidRDefault="00A73D5C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1B38CEE1" w14:textId="7ACF9FF8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1</w:t>
      </w:r>
      <w:r w:rsidR="001816EA">
        <w:rPr>
          <w:rStyle w:val="fontstyle01"/>
          <w:sz w:val="20"/>
          <w:szCs w:val="20"/>
        </w:rPr>
        <w:t>5</w:t>
      </w:r>
      <w:r w:rsidRPr="00A73D5C">
        <w:rPr>
          <w:rStyle w:val="fontstyle01"/>
          <w:sz w:val="20"/>
          <w:szCs w:val="20"/>
        </w:rPr>
        <w:t>. Manager Projectbeheersing</w:t>
      </w:r>
      <w:r w:rsidRPr="00A73D5C">
        <w:rPr>
          <w:b/>
          <w:bCs/>
          <w:color w:val="000000"/>
          <w:szCs w:val="20"/>
        </w:rPr>
        <w:br/>
      </w:r>
    </w:p>
    <w:p w14:paraId="6D653D51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HBO/WO</w:t>
      </w:r>
      <w:r w:rsidRPr="00A73D5C">
        <w:rPr>
          <w:color w:val="000000"/>
          <w:szCs w:val="20"/>
        </w:rPr>
        <w:br/>
      </w:r>
    </w:p>
    <w:p w14:paraId="5FEE3360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Verantwoordelijk voor de beheersing van het project op de aspecten tijd, geld, risico,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scope, informatie, documentatie en rapportage.</w:t>
      </w:r>
      <w:r w:rsidRPr="00A73D5C">
        <w:rPr>
          <w:color w:val="000000"/>
          <w:szCs w:val="20"/>
        </w:rPr>
        <w:br/>
      </w:r>
    </w:p>
    <w:p w14:paraId="5035D9E4" w14:textId="77777777" w:rsidR="00C335C7" w:rsidRDefault="00A73D5C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3CF4EEDF" w14:textId="77777777" w:rsidR="00C335C7" w:rsidRPr="00C335C7" w:rsidRDefault="00A73D5C" w:rsidP="00C335C7">
      <w:pPr>
        <w:pStyle w:val="Lijstalinea"/>
        <w:numPr>
          <w:ilvl w:val="0"/>
          <w:numId w:val="30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functie. Langere tijd werkzaam</w:t>
      </w:r>
      <w:r w:rsidRPr="00C335C7">
        <w:rPr>
          <w:color w:val="000000"/>
          <w:szCs w:val="20"/>
        </w:rPr>
        <w:br/>
      </w:r>
      <w:r w:rsidRPr="00A73D5C">
        <w:rPr>
          <w:rStyle w:val="fontstyle21"/>
        </w:rPr>
        <w:t>geweest op een (inmiddels afgerond) project met een aanneemsom van minimaal €</w:t>
      </w:r>
      <w:r w:rsidR="00C335C7">
        <w:rPr>
          <w:rStyle w:val="fontstyle21"/>
        </w:rPr>
        <w:t xml:space="preserve"> </w:t>
      </w:r>
      <w:r w:rsidRPr="00A73D5C">
        <w:rPr>
          <w:rStyle w:val="fontstyle21"/>
        </w:rPr>
        <w:t>5 miljoen.</w:t>
      </w:r>
      <w:r w:rsidR="00C335C7">
        <w:rPr>
          <w:rStyle w:val="fontstyle21"/>
        </w:rPr>
        <w:t xml:space="preserve"> </w:t>
      </w:r>
    </w:p>
    <w:p w14:paraId="1B7CC232" w14:textId="77777777" w:rsidR="00A73D5C" w:rsidRPr="00C335C7" w:rsidRDefault="00A73D5C" w:rsidP="00C335C7">
      <w:pPr>
        <w:pStyle w:val="Lijstalinea"/>
        <w:numPr>
          <w:ilvl w:val="0"/>
          <w:numId w:val="30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Medior: 4 -10 jaar ervaring in soortgelijke functie.</w:t>
      </w:r>
      <w:r w:rsidRPr="00C335C7">
        <w:rPr>
          <w:szCs w:val="20"/>
        </w:rPr>
        <w:br/>
      </w:r>
    </w:p>
    <w:p w14:paraId="1C32C232" w14:textId="77777777" w:rsidR="00A73D5C" w:rsidRDefault="00A73D5C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6250BD52" w14:textId="42B84804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1</w:t>
      </w:r>
      <w:r w:rsidR="001816EA">
        <w:rPr>
          <w:rStyle w:val="fontstyle01"/>
          <w:sz w:val="20"/>
          <w:szCs w:val="20"/>
        </w:rPr>
        <w:t>6</w:t>
      </w:r>
      <w:r w:rsidRPr="00A73D5C">
        <w:rPr>
          <w:rStyle w:val="fontstyle01"/>
          <w:sz w:val="20"/>
          <w:szCs w:val="20"/>
        </w:rPr>
        <w:t>. (Lead) Auditor</w:t>
      </w:r>
      <w:r w:rsidRPr="00A73D5C">
        <w:rPr>
          <w:b/>
          <w:bCs/>
          <w:color w:val="000000"/>
          <w:szCs w:val="20"/>
        </w:rPr>
        <w:br/>
      </w:r>
    </w:p>
    <w:p w14:paraId="4E7BE5BA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</w:t>
      </w:r>
      <w:r w:rsidRPr="00A73D5C">
        <w:rPr>
          <w:color w:val="000000"/>
          <w:szCs w:val="20"/>
        </w:rPr>
        <w:br/>
      </w:r>
    </w:p>
    <w:p w14:paraId="022902D7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Verantwoordelijk voor het uitvoeren van een toets of controle op het product, proces of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kwaliteitssysteem, met als doel het borgen van kwaliteit.</w:t>
      </w:r>
      <w:r w:rsidRPr="00A73D5C">
        <w:rPr>
          <w:color w:val="000000"/>
          <w:szCs w:val="20"/>
        </w:rPr>
        <w:br/>
      </w:r>
    </w:p>
    <w:p w14:paraId="7A5EA5A7" w14:textId="77777777" w:rsidR="00FA05B2" w:rsidRDefault="00A73D5C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1C05F6AD" w14:textId="77777777" w:rsidR="00FA05B2" w:rsidRPr="00FA05B2" w:rsidRDefault="00A73D5C" w:rsidP="00FA05B2">
      <w:pPr>
        <w:pStyle w:val="Lijstalinea"/>
        <w:numPr>
          <w:ilvl w:val="0"/>
          <w:numId w:val="29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functie. Langere tijd werkzaam</w:t>
      </w:r>
      <w:r w:rsidRPr="00FA05B2">
        <w:rPr>
          <w:color w:val="000000"/>
          <w:szCs w:val="20"/>
        </w:rPr>
        <w:br/>
      </w:r>
      <w:r w:rsidRPr="00A73D5C">
        <w:rPr>
          <w:rStyle w:val="fontstyle21"/>
        </w:rPr>
        <w:t>geweest op een (inmiddels afgerond) project met een aanneemsom van minimaal €</w:t>
      </w:r>
      <w:r w:rsidR="00FA05B2">
        <w:rPr>
          <w:rStyle w:val="fontstyle21"/>
        </w:rPr>
        <w:t xml:space="preserve"> </w:t>
      </w:r>
      <w:r w:rsidRPr="00A73D5C">
        <w:rPr>
          <w:rStyle w:val="fontstyle21"/>
        </w:rPr>
        <w:t>5 miljoen.</w:t>
      </w:r>
    </w:p>
    <w:p w14:paraId="2BD510C2" w14:textId="77777777" w:rsidR="00A73D5C" w:rsidRPr="00FA05B2" w:rsidRDefault="00A73D5C" w:rsidP="00FA05B2">
      <w:pPr>
        <w:pStyle w:val="Lijstalinea"/>
        <w:numPr>
          <w:ilvl w:val="0"/>
          <w:numId w:val="29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Medior: 4 -10 jaar ervaring in soortgelijke functie.</w:t>
      </w:r>
      <w:r w:rsidRPr="00FA05B2">
        <w:rPr>
          <w:szCs w:val="20"/>
        </w:rPr>
        <w:br/>
      </w:r>
    </w:p>
    <w:p w14:paraId="27F0A803" w14:textId="77777777" w:rsidR="00B76FCC" w:rsidRDefault="00B76FCC">
      <w:pPr>
        <w:spacing w:after="160"/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566A4425" w14:textId="17FEE5BD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1</w:t>
      </w:r>
      <w:r w:rsidR="001816EA">
        <w:rPr>
          <w:rStyle w:val="fontstyle01"/>
          <w:sz w:val="20"/>
          <w:szCs w:val="20"/>
        </w:rPr>
        <w:t>7</w:t>
      </w:r>
      <w:r w:rsidRPr="00A73D5C">
        <w:rPr>
          <w:rStyle w:val="fontstyle01"/>
          <w:sz w:val="20"/>
          <w:szCs w:val="20"/>
        </w:rPr>
        <w:t>. Kostendeskundige</w:t>
      </w:r>
      <w:r w:rsidRPr="00A73D5C">
        <w:rPr>
          <w:b/>
          <w:bCs/>
          <w:color w:val="000000"/>
          <w:szCs w:val="20"/>
        </w:rPr>
        <w:br/>
      </w:r>
    </w:p>
    <w:p w14:paraId="45C51D1A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HBO/WO</w:t>
      </w:r>
      <w:r w:rsidRPr="00A73D5C">
        <w:rPr>
          <w:color w:val="000000"/>
          <w:szCs w:val="20"/>
        </w:rPr>
        <w:br/>
      </w:r>
    </w:p>
    <w:p w14:paraId="35FA4A3C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Verantwoordelijk voor het opstellen en beoordelen van (SSK-)ramingen.</w:t>
      </w:r>
      <w:r w:rsidRPr="00A73D5C">
        <w:rPr>
          <w:color w:val="000000"/>
          <w:szCs w:val="20"/>
        </w:rPr>
        <w:br/>
      </w:r>
    </w:p>
    <w:p w14:paraId="5DFEA6D4" w14:textId="77777777" w:rsidR="00FA05B2" w:rsidRDefault="00A73D5C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0D52F45A" w14:textId="77777777" w:rsidR="00FA05B2" w:rsidRPr="00FA05B2" w:rsidRDefault="00A73D5C" w:rsidP="00FA05B2">
      <w:pPr>
        <w:pStyle w:val="Lijstalinea"/>
        <w:numPr>
          <w:ilvl w:val="0"/>
          <w:numId w:val="28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functie. Langere tijd werkzaam</w:t>
      </w:r>
      <w:r w:rsidRPr="00FA05B2">
        <w:rPr>
          <w:color w:val="000000"/>
          <w:szCs w:val="20"/>
        </w:rPr>
        <w:br/>
      </w:r>
      <w:r w:rsidRPr="00A73D5C">
        <w:rPr>
          <w:rStyle w:val="fontstyle21"/>
        </w:rPr>
        <w:t>geweest op een (inmiddels afgerond) project met een aanneemsom van minimaal €</w:t>
      </w:r>
      <w:r w:rsidR="00FA05B2">
        <w:rPr>
          <w:rStyle w:val="fontstyle21"/>
        </w:rPr>
        <w:t xml:space="preserve"> </w:t>
      </w:r>
      <w:r w:rsidRPr="00A73D5C">
        <w:rPr>
          <w:rStyle w:val="fontstyle21"/>
        </w:rPr>
        <w:t>5 miljoen.</w:t>
      </w:r>
    </w:p>
    <w:p w14:paraId="4274D24C" w14:textId="77777777" w:rsidR="00A73D5C" w:rsidRPr="00FA05B2" w:rsidRDefault="00FA05B2" w:rsidP="00FA05B2">
      <w:pPr>
        <w:pStyle w:val="Lijstalinea"/>
        <w:numPr>
          <w:ilvl w:val="0"/>
          <w:numId w:val="28"/>
        </w:numPr>
        <w:rPr>
          <w:rStyle w:val="fontstyle01"/>
          <w:sz w:val="20"/>
          <w:szCs w:val="20"/>
        </w:rPr>
      </w:pPr>
      <w:r>
        <w:rPr>
          <w:rStyle w:val="fontstyle21"/>
        </w:rPr>
        <w:t>M</w:t>
      </w:r>
      <w:r w:rsidR="00A73D5C" w:rsidRPr="00A73D5C">
        <w:rPr>
          <w:rStyle w:val="fontstyle21"/>
        </w:rPr>
        <w:t>edior: 4 -10 jaar ervaring in soortgelijke functie.</w:t>
      </w:r>
      <w:r w:rsidR="00A73D5C" w:rsidRPr="00FA05B2">
        <w:rPr>
          <w:szCs w:val="20"/>
        </w:rPr>
        <w:br/>
      </w:r>
    </w:p>
    <w:p w14:paraId="16B490E4" w14:textId="77777777" w:rsidR="00A73D5C" w:rsidRDefault="00A73D5C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7B23D05D" w14:textId="107CBFBA" w:rsidR="00814049" w:rsidRDefault="001816EA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lastRenderedPageBreak/>
        <w:t>18</w:t>
      </w:r>
      <w:r w:rsidR="00A73D5C" w:rsidRPr="00A73D5C">
        <w:rPr>
          <w:rStyle w:val="fontstyle01"/>
          <w:sz w:val="20"/>
          <w:szCs w:val="20"/>
        </w:rPr>
        <w:t>. Bestekschrijver UAV 2012</w:t>
      </w:r>
      <w:r w:rsidR="00A73D5C" w:rsidRPr="00A73D5C">
        <w:rPr>
          <w:b/>
          <w:bCs/>
          <w:color w:val="000000"/>
          <w:szCs w:val="20"/>
        </w:rPr>
        <w:br/>
      </w:r>
    </w:p>
    <w:p w14:paraId="27FD8B61" w14:textId="77777777" w:rsidR="00814049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MBO</w:t>
      </w:r>
      <w:r w:rsidRPr="00A73D5C">
        <w:rPr>
          <w:color w:val="000000"/>
          <w:szCs w:val="20"/>
        </w:rPr>
        <w:br/>
      </w:r>
    </w:p>
    <w:p w14:paraId="44D8CB00" w14:textId="77777777" w:rsidR="00814049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Schrijft RAW-bestekken.</w:t>
      </w:r>
      <w:r w:rsidRPr="00A73D5C">
        <w:rPr>
          <w:color w:val="000000"/>
          <w:szCs w:val="20"/>
        </w:rPr>
        <w:br/>
      </w:r>
    </w:p>
    <w:p w14:paraId="4BF092C5" w14:textId="77777777" w:rsidR="00FA05B2" w:rsidRDefault="00A73D5C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673B6C40" w14:textId="77777777" w:rsidR="00FA05B2" w:rsidRPr="00FA05B2" w:rsidRDefault="00A73D5C" w:rsidP="00FA05B2">
      <w:pPr>
        <w:pStyle w:val="Lijstalinea"/>
        <w:numPr>
          <w:ilvl w:val="0"/>
          <w:numId w:val="26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functie;</w:t>
      </w:r>
    </w:p>
    <w:p w14:paraId="6DB4C789" w14:textId="77777777" w:rsidR="00FA05B2" w:rsidRPr="00FA05B2" w:rsidRDefault="00A73D5C" w:rsidP="00FA05B2">
      <w:pPr>
        <w:pStyle w:val="Lijstalinea"/>
        <w:numPr>
          <w:ilvl w:val="0"/>
          <w:numId w:val="26"/>
        </w:numPr>
        <w:rPr>
          <w:rStyle w:val="fontstyle21"/>
          <w:b/>
          <w:bCs/>
        </w:rPr>
      </w:pPr>
      <w:r w:rsidRPr="00A73D5C">
        <w:rPr>
          <w:rStyle w:val="fontstyle21"/>
        </w:rPr>
        <w:t>Medior: 4 -10 jaar ervaring in soortgelijke functie;</w:t>
      </w:r>
    </w:p>
    <w:p w14:paraId="4B57CF60" w14:textId="77777777" w:rsidR="00814049" w:rsidRPr="00FA05B2" w:rsidRDefault="00A73D5C" w:rsidP="00FA05B2">
      <w:pPr>
        <w:pStyle w:val="Lijstalinea"/>
        <w:numPr>
          <w:ilvl w:val="0"/>
          <w:numId w:val="26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Junior: 0 -3 jaar ervaring in soortgelijke functie.</w:t>
      </w:r>
      <w:r w:rsidRPr="00FA05B2">
        <w:rPr>
          <w:szCs w:val="20"/>
        </w:rPr>
        <w:br/>
      </w:r>
    </w:p>
    <w:p w14:paraId="02BB726A" w14:textId="77777777" w:rsidR="00814049" w:rsidRDefault="00814049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6C210C7F" w14:textId="3779570F" w:rsidR="00814049" w:rsidRDefault="001816EA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lastRenderedPageBreak/>
        <w:t>19</w:t>
      </w:r>
      <w:r w:rsidR="00A73D5C" w:rsidRPr="00A73D5C">
        <w:rPr>
          <w:rStyle w:val="fontstyle01"/>
          <w:sz w:val="20"/>
          <w:szCs w:val="20"/>
        </w:rPr>
        <w:t>. Contractschrijver UAV-</w:t>
      </w:r>
      <w:proofErr w:type="spellStart"/>
      <w:r w:rsidR="00A73D5C" w:rsidRPr="00A73D5C">
        <w:rPr>
          <w:rStyle w:val="fontstyle01"/>
          <w:sz w:val="20"/>
          <w:szCs w:val="20"/>
        </w:rPr>
        <w:t>gc</w:t>
      </w:r>
      <w:proofErr w:type="spellEnd"/>
      <w:r w:rsidR="00A73D5C" w:rsidRPr="00A73D5C">
        <w:rPr>
          <w:b/>
          <w:bCs/>
          <w:color w:val="000000"/>
          <w:szCs w:val="20"/>
        </w:rPr>
        <w:br/>
      </w:r>
    </w:p>
    <w:p w14:paraId="4AE942A0" w14:textId="77777777" w:rsidR="00814049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</w:t>
      </w:r>
      <w:r w:rsidRPr="00A73D5C">
        <w:rPr>
          <w:color w:val="000000"/>
          <w:szCs w:val="20"/>
        </w:rPr>
        <w:br/>
      </w:r>
    </w:p>
    <w:p w14:paraId="71ADC079" w14:textId="37DEC2AC" w:rsidR="00814049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Schrijft volledige UAV-</w:t>
      </w:r>
      <w:proofErr w:type="spellStart"/>
      <w:r w:rsidRPr="00A73D5C">
        <w:rPr>
          <w:rStyle w:val="fontstyle21"/>
        </w:rPr>
        <w:t>gc</w:t>
      </w:r>
      <w:proofErr w:type="spellEnd"/>
      <w:r w:rsidRPr="00A73D5C">
        <w:rPr>
          <w:rStyle w:val="fontstyle21"/>
        </w:rPr>
        <w:t xml:space="preserve"> contracten, eventueel in samenwerking met de Systemengineer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(functionaris 1</w:t>
      </w:r>
      <w:r w:rsidR="001816EA">
        <w:rPr>
          <w:rStyle w:val="fontstyle21"/>
        </w:rPr>
        <w:t>0</w:t>
      </w:r>
      <w:r w:rsidRPr="00A73D5C">
        <w:rPr>
          <w:rStyle w:val="fontstyle21"/>
        </w:rPr>
        <w:t>).</w:t>
      </w:r>
      <w:r w:rsidRPr="00A73D5C">
        <w:rPr>
          <w:color w:val="000000"/>
          <w:szCs w:val="20"/>
        </w:rPr>
        <w:br/>
      </w:r>
    </w:p>
    <w:p w14:paraId="31BDE5AF" w14:textId="77777777" w:rsidR="00FA05B2" w:rsidRDefault="00A73D5C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5D212AA3" w14:textId="77777777" w:rsidR="00FA05B2" w:rsidRPr="00FA05B2" w:rsidRDefault="00A73D5C" w:rsidP="00FA05B2">
      <w:pPr>
        <w:pStyle w:val="Lijstalinea"/>
        <w:numPr>
          <w:ilvl w:val="0"/>
          <w:numId w:val="25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functie. Langere tijd werkzaam</w:t>
      </w:r>
      <w:r w:rsidRPr="00FA05B2">
        <w:rPr>
          <w:color w:val="000000"/>
          <w:szCs w:val="20"/>
        </w:rPr>
        <w:br/>
      </w:r>
      <w:r w:rsidRPr="00A73D5C">
        <w:rPr>
          <w:rStyle w:val="fontstyle21"/>
        </w:rPr>
        <w:t>geweest op minimaal twee (inmiddels afgeronde) projecten met een aanneemsom</w:t>
      </w:r>
      <w:r w:rsidRPr="00FA05B2">
        <w:rPr>
          <w:color w:val="000000"/>
          <w:szCs w:val="20"/>
        </w:rPr>
        <w:br/>
      </w:r>
      <w:r w:rsidRPr="00A73D5C">
        <w:rPr>
          <w:rStyle w:val="fontstyle21"/>
        </w:rPr>
        <w:t>van minimaal € 1 miljoen.</w:t>
      </w:r>
    </w:p>
    <w:p w14:paraId="5C6D94AB" w14:textId="77777777" w:rsidR="00814049" w:rsidRPr="00FA05B2" w:rsidRDefault="00A73D5C" w:rsidP="00FA05B2">
      <w:pPr>
        <w:pStyle w:val="Lijstalinea"/>
        <w:numPr>
          <w:ilvl w:val="0"/>
          <w:numId w:val="25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Medior: 4 -10 jaar ervaring in soortgelijke functie.</w:t>
      </w:r>
      <w:r w:rsidRPr="00FA05B2">
        <w:rPr>
          <w:szCs w:val="20"/>
        </w:rPr>
        <w:br/>
      </w:r>
    </w:p>
    <w:p w14:paraId="72ED3BB6" w14:textId="77777777" w:rsidR="00814049" w:rsidRDefault="00814049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12189BEC" w14:textId="414FFE5F" w:rsidR="00814049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2</w:t>
      </w:r>
      <w:r w:rsidR="001816EA">
        <w:rPr>
          <w:rStyle w:val="fontstyle01"/>
          <w:sz w:val="20"/>
          <w:szCs w:val="20"/>
        </w:rPr>
        <w:t>0</w:t>
      </w:r>
      <w:r w:rsidRPr="00A73D5C">
        <w:rPr>
          <w:rStyle w:val="fontstyle01"/>
          <w:sz w:val="20"/>
          <w:szCs w:val="20"/>
        </w:rPr>
        <w:t>. Contractbeheerser UAV-</w:t>
      </w:r>
      <w:proofErr w:type="spellStart"/>
      <w:r w:rsidRPr="00A73D5C">
        <w:rPr>
          <w:rStyle w:val="fontstyle01"/>
          <w:sz w:val="20"/>
          <w:szCs w:val="20"/>
        </w:rPr>
        <w:t>gc</w:t>
      </w:r>
      <w:proofErr w:type="spellEnd"/>
      <w:r w:rsidRPr="00A73D5C">
        <w:rPr>
          <w:b/>
          <w:bCs/>
          <w:color w:val="000000"/>
          <w:szCs w:val="20"/>
        </w:rPr>
        <w:br/>
      </w:r>
    </w:p>
    <w:p w14:paraId="5522684D" w14:textId="77777777" w:rsidR="00814049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</w:t>
      </w:r>
      <w:r w:rsidRPr="00A73D5C">
        <w:rPr>
          <w:color w:val="000000"/>
          <w:szCs w:val="20"/>
        </w:rPr>
        <w:br/>
      </w:r>
    </w:p>
    <w:p w14:paraId="24083B53" w14:textId="77777777" w:rsidR="00814049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Verzorgen van de contractbeheersing van UAV-</w:t>
      </w:r>
      <w:proofErr w:type="spellStart"/>
      <w:r w:rsidRPr="00A73D5C">
        <w:rPr>
          <w:rStyle w:val="fontstyle21"/>
        </w:rPr>
        <w:t>gc</w:t>
      </w:r>
      <w:proofErr w:type="spellEnd"/>
      <w:r w:rsidRPr="00A73D5C">
        <w:rPr>
          <w:rStyle w:val="fontstyle21"/>
        </w:rPr>
        <w:t xml:space="preserve"> contracten, middels Systeem Gerichte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Contractbeheersing (SCB).</w:t>
      </w:r>
      <w:r w:rsidRPr="00A73D5C">
        <w:rPr>
          <w:color w:val="000000"/>
          <w:szCs w:val="20"/>
        </w:rPr>
        <w:br/>
      </w:r>
    </w:p>
    <w:p w14:paraId="6AD8A176" w14:textId="77777777" w:rsidR="00FA05B2" w:rsidRDefault="00A73D5C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13B7228E" w14:textId="77777777" w:rsidR="00FA05B2" w:rsidRPr="00FA05B2" w:rsidRDefault="00A73D5C" w:rsidP="00FA05B2">
      <w:pPr>
        <w:pStyle w:val="Lijstalinea"/>
        <w:numPr>
          <w:ilvl w:val="0"/>
          <w:numId w:val="24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functie. Langere tijd werkzaam</w:t>
      </w:r>
      <w:r w:rsidRPr="00FA05B2">
        <w:rPr>
          <w:color w:val="000000"/>
          <w:szCs w:val="20"/>
        </w:rPr>
        <w:br/>
      </w:r>
      <w:r w:rsidRPr="00A73D5C">
        <w:rPr>
          <w:rStyle w:val="fontstyle21"/>
        </w:rPr>
        <w:t>geweest op minimaal twee (inmiddels afgeronde) projecten met een aanneemsom</w:t>
      </w:r>
      <w:r w:rsidRPr="00FA05B2">
        <w:rPr>
          <w:color w:val="000000"/>
          <w:szCs w:val="20"/>
        </w:rPr>
        <w:br/>
      </w:r>
      <w:r w:rsidRPr="00A73D5C">
        <w:rPr>
          <w:rStyle w:val="fontstyle21"/>
        </w:rPr>
        <w:t>van minimaal € 3 miljoen.</w:t>
      </w:r>
    </w:p>
    <w:p w14:paraId="73B570A2" w14:textId="77777777" w:rsidR="00814049" w:rsidRPr="00FA05B2" w:rsidRDefault="00A73D5C" w:rsidP="00FA05B2">
      <w:pPr>
        <w:pStyle w:val="Lijstalinea"/>
        <w:numPr>
          <w:ilvl w:val="0"/>
          <w:numId w:val="24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Medior: 4 -10 jaar ervaring in soortgelijke functie.</w:t>
      </w:r>
      <w:r w:rsidRPr="00FA05B2">
        <w:rPr>
          <w:szCs w:val="20"/>
        </w:rPr>
        <w:br/>
      </w:r>
    </w:p>
    <w:p w14:paraId="12AEE8E5" w14:textId="77777777" w:rsidR="00814049" w:rsidRDefault="00814049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5B295E59" w14:textId="53726462" w:rsidR="00814049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2</w:t>
      </w:r>
      <w:r w:rsidR="001816EA">
        <w:rPr>
          <w:rStyle w:val="fontstyle01"/>
          <w:sz w:val="20"/>
          <w:szCs w:val="20"/>
        </w:rPr>
        <w:t>1</w:t>
      </w:r>
      <w:r w:rsidRPr="00A73D5C">
        <w:rPr>
          <w:rStyle w:val="fontstyle01"/>
          <w:sz w:val="20"/>
          <w:szCs w:val="20"/>
        </w:rPr>
        <w:t>. Adviseur Procesautomatisering</w:t>
      </w:r>
      <w:r w:rsidRPr="00A73D5C">
        <w:rPr>
          <w:b/>
          <w:bCs/>
          <w:color w:val="000000"/>
          <w:szCs w:val="20"/>
        </w:rPr>
        <w:br/>
      </w:r>
    </w:p>
    <w:p w14:paraId="5D156F45" w14:textId="77777777" w:rsidR="00214A1D" w:rsidRPr="00050823" w:rsidRDefault="00A73D5C" w:rsidP="00214A1D">
      <w:pPr>
        <w:rPr>
          <w:rStyle w:val="fontstyle21"/>
        </w:rPr>
      </w:pPr>
      <w:r w:rsidRPr="00214A1D">
        <w:rPr>
          <w:rStyle w:val="fontstyle01"/>
          <w:sz w:val="20"/>
          <w:szCs w:val="20"/>
        </w:rPr>
        <w:t>Opleiding</w:t>
      </w:r>
      <w:r w:rsidRPr="00214A1D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HBO/WO</w:t>
      </w:r>
      <w:r w:rsidR="00214A1D">
        <w:rPr>
          <w:rStyle w:val="fontstyle21"/>
        </w:rPr>
        <w:t xml:space="preserve">, </w:t>
      </w:r>
      <w:r w:rsidR="00214A1D" w:rsidRPr="00050823">
        <w:rPr>
          <w:rStyle w:val="fontstyle21"/>
        </w:rPr>
        <w:t>heeft een afgeronde opleiding op het gebied van Industriële automatisering</w:t>
      </w:r>
      <w:r w:rsidR="00214A1D">
        <w:rPr>
          <w:rStyle w:val="fontstyle21"/>
        </w:rPr>
        <w:t xml:space="preserve">. </w:t>
      </w:r>
    </w:p>
    <w:p w14:paraId="1A5A9C56" w14:textId="77777777" w:rsidR="00814049" w:rsidRDefault="00814049">
      <w:pPr>
        <w:rPr>
          <w:rStyle w:val="fontstyle01"/>
          <w:sz w:val="20"/>
          <w:szCs w:val="20"/>
        </w:rPr>
      </w:pPr>
    </w:p>
    <w:p w14:paraId="212C42CC" w14:textId="77777777" w:rsidR="00050823" w:rsidRDefault="00A73D5C" w:rsidP="00CD2EDA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Opstellen van ontwerpen (functionele ontwerpen) en bestekken. Kennis en ervaring met:</w:t>
      </w:r>
    </w:p>
    <w:p w14:paraId="3A0B3E63" w14:textId="77777777" w:rsidR="00050823" w:rsidRDefault="00A73D5C" w:rsidP="00050823">
      <w:pPr>
        <w:pStyle w:val="Lijstalinea"/>
        <w:numPr>
          <w:ilvl w:val="0"/>
          <w:numId w:val="23"/>
        </w:numPr>
        <w:rPr>
          <w:rStyle w:val="fontstyle21"/>
        </w:rPr>
      </w:pPr>
      <w:r w:rsidRPr="00A73D5C">
        <w:rPr>
          <w:rStyle w:val="fontstyle21"/>
        </w:rPr>
        <w:t xml:space="preserve">PLC / SCADA en Dataregistratiesystemen (bij voorkeur ABB / TBOX / </w:t>
      </w:r>
      <w:proofErr w:type="spellStart"/>
      <w:r w:rsidRPr="00A73D5C">
        <w:rPr>
          <w:rStyle w:val="fontstyle21"/>
        </w:rPr>
        <w:t>Archestra</w:t>
      </w:r>
      <w:proofErr w:type="spellEnd"/>
      <w:r w:rsidRPr="00A73D5C">
        <w:rPr>
          <w:rStyle w:val="fontstyle21"/>
        </w:rPr>
        <w:t xml:space="preserve"> /</w:t>
      </w:r>
      <w:r w:rsidRPr="00050823">
        <w:rPr>
          <w:color w:val="000000"/>
          <w:szCs w:val="20"/>
        </w:rPr>
        <w:br/>
      </w:r>
      <w:r w:rsidRPr="00A73D5C">
        <w:rPr>
          <w:rStyle w:val="fontstyle21"/>
        </w:rPr>
        <w:t>SAIA / BOSB);</w:t>
      </w:r>
    </w:p>
    <w:p w14:paraId="5C65313B" w14:textId="77777777" w:rsidR="00050823" w:rsidRDefault="00A73D5C" w:rsidP="00050823">
      <w:pPr>
        <w:pStyle w:val="Lijstalinea"/>
        <w:numPr>
          <w:ilvl w:val="0"/>
          <w:numId w:val="23"/>
        </w:numPr>
        <w:rPr>
          <w:rStyle w:val="fontstyle21"/>
        </w:rPr>
      </w:pPr>
      <w:r w:rsidRPr="00A73D5C">
        <w:rPr>
          <w:rStyle w:val="fontstyle21"/>
        </w:rPr>
        <w:t>Informatiebeveiliging en telemetrie verbindingen;</w:t>
      </w:r>
    </w:p>
    <w:p w14:paraId="311E9966" w14:textId="77777777" w:rsidR="00214A1D" w:rsidRDefault="00A73D5C" w:rsidP="002B4896">
      <w:pPr>
        <w:pStyle w:val="Lijstalinea"/>
        <w:numPr>
          <w:ilvl w:val="0"/>
          <w:numId w:val="23"/>
        </w:numPr>
        <w:rPr>
          <w:rStyle w:val="fontstyle21"/>
        </w:rPr>
      </w:pPr>
      <w:r w:rsidRPr="00A73D5C">
        <w:rPr>
          <w:rStyle w:val="fontstyle21"/>
        </w:rPr>
        <w:t>PA- en KA netwerkcomponenten</w:t>
      </w:r>
      <w:r w:rsidR="00214A1D">
        <w:rPr>
          <w:rStyle w:val="fontstyle21"/>
        </w:rPr>
        <w:t>;</w:t>
      </w:r>
    </w:p>
    <w:p w14:paraId="7DEFA648" w14:textId="77777777" w:rsidR="002C2175" w:rsidRDefault="002C2175" w:rsidP="00050823">
      <w:pPr>
        <w:pStyle w:val="Lijstalinea"/>
        <w:numPr>
          <w:ilvl w:val="0"/>
          <w:numId w:val="23"/>
        </w:numPr>
        <w:rPr>
          <w:rStyle w:val="fontstyle21"/>
        </w:rPr>
      </w:pPr>
      <w:r w:rsidRPr="00050823">
        <w:rPr>
          <w:rStyle w:val="fontstyle21"/>
        </w:rPr>
        <w:t>Is in het bezit van een certificaat (Uitgebreide techniek afvalwaterzuivering (UTAZ))</w:t>
      </w:r>
      <w:r>
        <w:rPr>
          <w:rStyle w:val="fontstyle21"/>
        </w:rPr>
        <w:t xml:space="preserve">; </w:t>
      </w:r>
    </w:p>
    <w:p w14:paraId="6DCB1C41" w14:textId="77777777" w:rsidR="00CD2EDA" w:rsidRPr="00050823" w:rsidRDefault="00CD2EDA" w:rsidP="00050823">
      <w:pPr>
        <w:pStyle w:val="Lijstalinea"/>
        <w:numPr>
          <w:ilvl w:val="0"/>
          <w:numId w:val="23"/>
        </w:numPr>
        <w:rPr>
          <w:rStyle w:val="fontstyle21"/>
        </w:rPr>
      </w:pPr>
      <w:r w:rsidRPr="00050823">
        <w:rPr>
          <w:rStyle w:val="fontstyle21"/>
        </w:rPr>
        <w:t>Is bekend met en heeft  inhoudelijke kennis van de voor de waterschap geldende security normen (IEC -62443/BIO)</w:t>
      </w:r>
      <w:r w:rsidR="002C2175">
        <w:rPr>
          <w:rStyle w:val="fontstyle21"/>
        </w:rPr>
        <w:t>;</w:t>
      </w:r>
    </w:p>
    <w:p w14:paraId="2407CC72" w14:textId="77777777" w:rsidR="00CD2EDA" w:rsidRPr="00050823" w:rsidRDefault="00CD2EDA" w:rsidP="00050823">
      <w:pPr>
        <w:pStyle w:val="Lijstalinea"/>
        <w:numPr>
          <w:ilvl w:val="0"/>
          <w:numId w:val="23"/>
        </w:numPr>
        <w:rPr>
          <w:rStyle w:val="fontstyle21"/>
        </w:rPr>
      </w:pPr>
      <w:r w:rsidRPr="00050823">
        <w:rPr>
          <w:rStyle w:val="fontstyle21"/>
        </w:rPr>
        <w:t xml:space="preserve">moet in staat zijn om een 100% Functioneel Ontwerp van een </w:t>
      </w:r>
      <w:proofErr w:type="spellStart"/>
      <w:r w:rsidRPr="00050823">
        <w:rPr>
          <w:rStyle w:val="fontstyle21"/>
        </w:rPr>
        <w:t>awzi</w:t>
      </w:r>
      <w:proofErr w:type="spellEnd"/>
      <w:r w:rsidRPr="00050823">
        <w:rPr>
          <w:rStyle w:val="fontstyle21"/>
        </w:rPr>
        <w:t xml:space="preserve"> zelfstandig op te maken</w:t>
      </w:r>
      <w:r w:rsidR="002C2175">
        <w:rPr>
          <w:rStyle w:val="fontstyle21"/>
        </w:rPr>
        <w:t>;</w:t>
      </w:r>
    </w:p>
    <w:p w14:paraId="5A3AFB5E" w14:textId="77777777" w:rsidR="00CD2EDA" w:rsidRPr="00050823" w:rsidRDefault="002C2175" w:rsidP="00050823">
      <w:pPr>
        <w:pStyle w:val="Lijstalinea"/>
        <w:numPr>
          <w:ilvl w:val="0"/>
          <w:numId w:val="23"/>
        </w:numPr>
        <w:rPr>
          <w:rStyle w:val="fontstyle21"/>
        </w:rPr>
      </w:pPr>
      <w:r>
        <w:rPr>
          <w:rStyle w:val="fontstyle21"/>
        </w:rPr>
        <w:t>Dient</w:t>
      </w:r>
      <w:r w:rsidR="00CD2EDA" w:rsidRPr="00050823">
        <w:rPr>
          <w:rStyle w:val="fontstyle21"/>
        </w:rPr>
        <w:t xml:space="preserve"> in staat</w:t>
      </w:r>
      <w:r>
        <w:rPr>
          <w:rStyle w:val="fontstyle21"/>
        </w:rPr>
        <w:t xml:space="preserve"> te</w:t>
      </w:r>
      <w:r w:rsidR="00CD2EDA" w:rsidRPr="00050823">
        <w:rPr>
          <w:rStyle w:val="fontstyle21"/>
        </w:rPr>
        <w:t xml:space="preserve"> zijn om aan de hand van de applicatiesoftware te toetsten of het Technisch Ontwerp overeenstemt met deze software</w:t>
      </w:r>
      <w:r>
        <w:rPr>
          <w:rStyle w:val="fontstyle21"/>
        </w:rPr>
        <w:t>;</w:t>
      </w:r>
    </w:p>
    <w:p w14:paraId="23CA29B4" w14:textId="77777777" w:rsidR="00CD2EDA" w:rsidRPr="00050823" w:rsidRDefault="007F3ED9" w:rsidP="00050823">
      <w:pPr>
        <w:pStyle w:val="Lijstalinea"/>
        <w:numPr>
          <w:ilvl w:val="0"/>
          <w:numId w:val="23"/>
        </w:numPr>
        <w:rPr>
          <w:rStyle w:val="fontstyle21"/>
        </w:rPr>
      </w:pPr>
      <w:r>
        <w:rPr>
          <w:rStyle w:val="fontstyle21"/>
        </w:rPr>
        <w:t>H</w:t>
      </w:r>
      <w:r w:rsidR="00CD2EDA" w:rsidRPr="00050823">
        <w:rPr>
          <w:rStyle w:val="fontstyle21"/>
        </w:rPr>
        <w:t xml:space="preserve">eeft gedegen kennis van </w:t>
      </w:r>
      <w:proofErr w:type="spellStart"/>
      <w:r w:rsidR="00CD2EDA" w:rsidRPr="00050823">
        <w:rPr>
          <w:rStyle w:val="fontstyle21"/>
        </w:rPr>
        <w:t>PLC’s</w:t>
      </w:r>
      <w:proofErr w:type="spellEnd"/>
      <w:r w:rsidR="00CD2EDA" w:rsidRPr="00050823">
        <w:rPr>
          <w:rStyle w:val="fontstyle21"/>
        </w:rPr>
        <w:t xml:space="preserve"> / SCADA en heeft (in het verleden) met enige programmeer ervaring</w:t>
      </w:r>
      <w:r w:rsidR="002C2175">
        <w:rPr>
          <w:rStyle w:val="fontstyle21"/>
        </w:rPr>
        <w:t>;</w:t>
      </w:r>
    </w:p>
    <w:p w14:paraId="1DAEAF17" w14:textId="77777777" w:rsidR="00CD2EDA" w:rsidRPr="00050823" w:rsidRDefault="00CD2EDA" w:rsidP="00050823">
      <w:pPr>
        <w:pStyle w:val="Lijstalinea"/>
        <w:numPr>
          <w:ilvl w:val="0"/>
          <w:numId w:val="23"/>
        </w:numPr>
        <w:rPr>
          <w:rStyle w:val="fontstyle21"/>
        </w:rPr>
      </w:pPr>
      <w:r w:rsidRPr="00050823">
        <w:rPr>
          <w:rStyle w:val="fontstyle21"/>
        </w:rPr>
        <w:t xml:space="preserve">is bekend met  ABB PLC/ </w:t>
      </w:r>
      <w:proofErr w:type="spellStart"/>
      <w:r w:rsidRPr="00050823">
        <w:rPr>
          <w:rStyle w:val="fontstyle21"/>
        </w:rPr>
        <w:t>Wonderware</w:t>
      </w:r>
      <w:proofErr w:type="spellEnd"/>
      <w:r w:rsidRPr="00050823">
        <w:rPr>
          <w:rStyle w:val="fontstyle21"/>
        </w:rPr>
        <w:t xml:space="preserve"> SCADA</w:t>
      </w:r>
      <w:r w:rsidR="002C2175">
        <w:rPr>
          <w:rStyle w:val="fontstyle21"/>
        </w:rPr>
        <w:t>.</w:t>
      </w:r>
    </w:p>
    <w:p w14:paraId="517FD0E2" w14:textId="77777777" w:rsidR="00814049" w:rsidRDefault="00814049">
      <w:pPr>
        <w:rPr>
          <w:rStyle w:val="fontstyle01"/>
          <w:sz w:val="20"/>
          <w:szCs w:val="20"/>
        </w:rPr>
      </w:pPr>
    </w:p>
    <w:p w14:paraId="2F7D4B8A" w14:textId="77777777" w:rsidR="00050823" w:rsidRDefault="00A73D5C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74C7B403" w14:textId="77777777" w:rsidR="00814049" w:rsidRPr="002C2175" w:rsidRDefault="00A73D5C" w:rsidP="00460D66">
      <w:pPr>
        <w:pStyle w:val="Lijstalinea"/>
        <w:numPr>
          <w:ilvl w:val="0"/>
          <w:numId w:val="22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 xml:space="preserve">Senior/Medior: minimaal </w:t>
      </w:r>
      <w:r w:rsidR="00C45869">
        <w:rPr>
          <w:rStyle w:val="fontstyle21"/>
        </w:rPr>
        <w:t>10</w:t>
      </w:r>
      <w:r w:rsidRPr="00A73D5C">
        <w:rPr>
          <w:rStyle w:val="fontstyle21"/>
        </w:rPr>
        <w:t xml:space="preserve"> jaar ervaring binnen dit vakgebied.</w:t>
      </w:r>
      <w:r w:rsidRPr="002C2175">
        <w:rPr>
          <w:szCs w:val="20"/>
        </w:rPr>
        <w:br/>
      </w:r>
    </w:p>
    <w:p w14:paraId="2C51D0DA" w14:textId="77777777" w:rsidR="00814049" w:rsidRDefault="00814049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59C5F51D" w14:textId="77A79A69" w:rsidR="00814049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2</w:t>
      </w:r>
      <w:r w:rsidR="001816EA">
        <w:rPr>
          <w:rStyle w:val="fontstyle01"/>
          <w:sz w:val="20"/>
          <w:szCs w:val="20"/>
        </w:rPr>
        <w:t>2</w:t>
      </w:r>
      <w:r w:rsidRPr="00A73D5C">
        <w:rPr>
          <w:rStyle w:val="fontstyle01"/>
          <w:sz w:val="20"/>
          <w:szCs w:val="20"/>
        </w:rPr>
        <w:t>. Onderhoudsadviseur</w:t>
      </w:r>
      <w:r w:rsidRPr="00A73D5C">
        <w:rPr>
          <w:b/>
          <w:bCs/>
          <w:color w:val="000000"/>
          <w:szCs w:val="20"/>
        </w:rPr>
        <w:br/>
      </w:r>
    </w:p>
    <w:p w14:paraId="1A594309" w14:textId="77777777" w:rsidR="00814049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</w:t>
      </w:r>
      <w:r w:rsidRPr="00A73D5C">
        <w:rPr>
          <w:color w:val="000000"/>
          <w:szCs w:val="20"/>
        </w:rPr>
        <w:br/>
      </w:r>
    </w:p>
    <w:p w14:paraId="6D6D8084" w14:textId="77777777" w:rsidR="00814049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Beoordelen onderhouderhoudbaarheid van de betreffende installatie, borgen dat alle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onderhoudswerkzaamheden op bouwdeelniveau beschreven en benoemd worden,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onderhoudsregels van fabrikant beoordelen op nut en noodzaak.</w:t>
      </w:r>
      <w:r w:rsidRPr="00A73D5C">
        <w:rPr>
          <w:color w:val="000000"/>
          <w:szCs w:val="20"/>
        </w:rPr>
        <w:br/>
      </w:r>
    </w:p>
    <w:p w14:paraId="1CE83666" w14:textId="77777777" w:rsidR="00050823" w:rsidRDefault="00A73D5C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137BB702" w14:textId="77777777" w:rsidR="00050823" w:rsidRPr="00050823" w:rsidRDefault="00A73D5C" w:rsidP="00050823">
      <w:pPr>
        <w:pStyle w:val="Lijstalinea"/>
        <w:numPr>
          <w:ilvl w:val="0"/>
          <w:numId w:val="21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functie.</w:t>
      </w:r>
    </w:p>
    <w:p w14:paraId="0C2873F0" w14:textId="77777777" w:rsidR="00814049" w:rsidRPr="00050823" w:rsidRDefault="00A73D5C" w:rsidP="00050823">
      <w:pPr>
        <w:pStyle w:val="Lijstalinea"/>
        <w:numPr>
          <w:ilvl w:val="0"/>
          <w:numId w:val="21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Medior: 4 -10 jaar ervaring in soortgelijke functie.</w:t>
      </w:r>
      <w:r w:rsidRPr="00050823">
        <w:rPr>
          <w:szCs w:val="20"/>
        </w:rPr>
        <w:br/>
      </w:r>
    </w:p>
    <w:p w14:paraId="06F4781C" w14:textId="70D057FC" w:rsidR="00814049" w:rsidRDefault="00814049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4DAA338E" w14:textId="3A4F3006" w:rsidR="00A0024F" w:rsidRDefault="00A0024F" w:rsidP="00A0024F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2</w:t>
      </w:r>
      <w:r>
        <w:rPr>
          <w:rStyle w:val="fontstyle01"/>
          <w:sz w:val="20"/>
          <w:szCs w:val="20"/>
        </w:rPr>
        <w:t>3</w:t>
      </w:r>
      <w:r w:rsidRPr="00A73D5C">
        <w:rPr>
          <w:rStyle w:val="fontstyle01"/>
          <w:sz w:val="20"/>
          <w:szCs w:val="20"/>
        </w:rPr>
        <w:t xml:space="preserve">. </w:t>
      </w:r>
      <w:r>
        <w:rPr>
          <w:rStyle w:val="fontstyle01"/>
          <w:sz w:val="20"/>
          <w:szCs w:val="20"/>
        </w:rPr>
        <w:t>Zuiveringstechnoloog</w:t>
      </w:r>
      <w:r w:rsidRPr="00A73D5C">
        <w:rPr>
          <w:b/>
          <w:bCs/>
          <w:color w:val="000000"/>
          <w:szCs w:val="20"/>
        </w:rPr>
        <w:br/>
      </w:r>
    </w:p>
    <w:p w14:paraId="1588AB33" w14:textId="46DB17B3" w:rsidR="00A0024F" w:rsidRDefault="00A0024F" w:rsidP="00A0024F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</w:t>
      </w:r>
      <w:r>
        <w:rPr>
          <w:rStyle w:val="fontstyle21"/>
        </w:rPr>
        <w:t>/ WO</w:t>
      </w:r>
      <w:r w:rsidRPr="00A73D5C">
        <w:rPr>
          <w:color w:val="000000"/>
          <w:szCs w:val="20"/>
        </w:rPr>
        <w:br/>
      </w:r>
    </w:p>
    <w:p w14:paraId="371C8A7C" w14:textId="66EBFA3C" w:rsidR="00A0024F" w:rsidRDefault="00A0024F" w:rsidP="00A0024F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>
        <w:rPr>
          <w:rStyle w:val="fontstyle21"/>
        </w:rPr>
        <w:t>Verantwoordelijk voor het opstellen van het technologisch ontwerp van zowel de water- als de sliblijn. Gedurende de ontwerpfase toezien of ontwerpuitgangspunten goed vertaald worden naar het contract/ programma van eisen. In de uitvoeringsfase verantwoordelijk voor de technologische ombouw en opstart van de installatie.</w:t>
      </w:r>
      <w:r w:rsidRPr="00A73D5C">
        <w:rPr>
          <w:color w:val="000000"/>
          <w:szCs w:val="20"/>
        </w:rPr>
        <w:br/>
      </w:r>
    </w:p>
    <w:p w14:paraId="5CF99169" w14:textId="77777777" w:rsidR="00A0024F" w:rsidRDefault="00A0024F" w:rsidP="00A0024F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2927B945" w14:textId="77777777" w:rsidR="00A0024F" w:rsidRPr="00A0024F" w:rsidRDefault="00A0024F" w:rsidP="00F04F20">
      <w:pPr>
        <w:pStyle w:val="Lijstalinea"/>
        <w:numPr>
          <w:ilvl w:val="0"/>
          <w:numId w:val="21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functie.</w:t>
      </w:r>
    </w:p>
    <w:p w14:paraId="03CC3F6F" w14:textId="26230947" w:rsidR="00A0024F" w:rsidRPr="00A0024F" w:rsidRDefault="00A0024F" w:rsidP="00F04F20">
      <w:pPr>
        <w:pStyle w:val="Lijstalinea"/>
        <w:numPr>
          <w:ilvl w:val="0"/>
          <w:numId w:val="21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Medior: 4 -10 jaar ervaring in soortgelijke functie.</w:t>
      </w:r>
    </w:p>
    <w:p w14:paraId="75A4D09A" w14:textId="77777777" w:rsidR="00A0024F" w:rsidRDefault="00A0024F">
      <w:pPr>
        <w:spacing w:after="160"/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6BB08D4E" w14:textId="1BE0D6C3" w:rsidR="00814049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2</w:t>
      </w:r>
      <w:r w:rsidR="004551CF">
        <w:rPr>
          <w:rStyle w:val="fontstyle01"/>
          <w:sz w:val="20"/>
          <w:szCs w:val="20"/>
        </w:rPr>
        <w:t>4</w:t>
      </w:r>
      <w:r w:rsidRPr="00A73D5C">
        <w:rPr>
          <w:rStyle w:val="fontstyle01"/>
          <w:sz w:val="20"/>
          <w:szCs w:val="20"/>
        </w:rPr>
        <w:t>. Adviseur Omgevingsmanagement</w:t>
      </w:r>
      <w:r w:rsidRPr="00A73D5C">
        <w:rPr>
          <w:b/>
          <w:bCs/>
          <w:color w:val="000000"/>
          <w:szCs w:val="20"/>
        </w:rPr>
        <w:br/>
      </w:r>
    </w:p>
    <w:p w14:paraId="6F29DFF2" w14:textId="77777777" w:rsidR="00814049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</w:t>
      </w:r>
      <w:r w:rsidRPr="00A73D5C">
        <w:rPr>
          <w:color w:val="000000"/>
          <w:szCs w:val="20"/>
        </w:rPr>
        <w:br/>
      </w:r>
    </w:p>
    <w:p w14:paraId="3481356F" w14:textId="77777777" w:rsidR="00AD426F" w:rsidRDefault="00A73D5C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Werkzaamheden</w:t>
      </w:r>
    </w:p>
    <w:p w14:paraId="5BEBBA2A" w14:textId="77777777" w:rsidR="00AD426F" w:rsidRPr="00AD426F" w:rsidRDefault="00A73D5C" w:rsidP="00AD426F">
      <w:pPr>
        <w:pStyle w:val="Lijstalinea"/>
        <w:numPr>
          <w:ilvl w:val="0"/>
          <w:numId w:val="20"/>
        </w:numPr>
        <w:rPr>
          <w:rStyle w:val="fontstyle21"/>
          <w:b/>
          <w:bCs/>
        </w:rPr>
      </w:pPr>
      <w:r w:rsidRPr="004551CF">
        <w:rPr>
          <w:rStyle w:val="fontstyle21"/>
          <w:u w:val="single"/>
        </w:rPr>
        <w:t>Stakeholdermanagement:</w:t>
      </w:r>
      <w:r w:rsidRPr="00A73D5C">
        <w:rPr>
          <w:rStyle w:val="fontstyle21"/>
        </w:rPr>
        <w:t xml:space="preserve"> van belang is dat stakeholders op het juiste moment op</w:t>
      </w:r>
      <w:r w:rsidRPr="00AD426F">
        <w:rPr>
          <w:color w:val="000000"/>
          <w:szCs w:val="20"/>
        </w:rPr>
        <w:br/>
      </w:r>
      <w:r w:rsidRPr="00A73D5C">
        <w:rPr>
          <w:rStyle w:val="fontstyle21"/>
        </w:rPr>
        <w:t>de juiste wijze worden betrokken en dat hun belangen met elkaar worden</w:t>
      </w:r>
      <w:r w:rsidR="00AD426F">
        <w:rPr>
          <w:rStyle w:val="fontstyle21"/>
        </w:rPr>
        <w:t xml:space="preserve"> </w:t>
      </w:r>
      <w:r w:rsidRPr="00A73D5C">
        <w:rPr>
          <w:rStyle w:val="fontstyle21"/>
        </w:rPr>
        <w:t>verbonden. Dit om procedurele knelpunten en vertragingen te voorkomen en het</w:t>
      </w:r>
      <w:r w:rsidRPr="00AD426F">
        <w:rPr>
          <w:color w:val="000000"/>
          <w:szCs w:val="20"/>
        </w:rPr>
        <w:br/>
      </w:r>
      <w:r w:rsidRPr="00A73D5C">
        <w:rPr>
          <w:rStyle w:val="fontstyle21"/>
        </w:rPr>
        <w:t>draagvlak voor proces en resultaat te optimaliseren. Op te leveren producten:</w:t>
      </w:r>
    </w:p>
    <w:p w14:paraId="7D51CB19" w14:textId="77777777" w:rsidR="00AD426F" w:rsidRPr="00AD426F" w:rsidRDefault="00A73D5C" w:rsidP="00AD426F">
      <w:pPr>
        <w:pStyle w:val="Lijstalinea"/>
        <w:numPr>
          <w:ilvl w:val="1"/>
          <w:numId w:val="20"/>
        </w:numPr>
        <w:rPr>
          <w:rStyle w:val="fontstyle21"/>
          <w:b/>
          <w:bCs/>
        </w:rPr>
      </w:pPr>
      <w:r w:rsidRPr="00A73D5C">
        <w:rPr>
          <w:rStyle w:val="fontstyle21"/>
        </w:rPr>
        <w:t>Omgevings- en krachtenveldanalyse;</w:t>
      </w:r>
    </w:p>
    <w:p w14:paraId="45E98939" w14:textId="77777777" w:rsidR="00AD426F" w:rsidRPr="00AD426F" w:rsidRDefault="00A73D5C" w:rsidP="00AD426F">
      <w:pPr>
        <w:pStyle w:val="Lijstalinea"/>
        <w:numPr>
          <w:ilvl w:val="1"/>
          <w:numId w:val="20"/>
        </w:numPr>
        <w:rPr>
          <w:rStyle w:val="fontstyle21"/>
          <w:b/>
          <w:bCs/>
        </w:rPr>
      </w:pPr>
      <w:r w:rsidRPr="00A73D5C">
        <w:rPr>
          <w:rStyle w:val="fontstyle21"/>
        </w:rPr>
        <w:t xml:space="preserve">Inventarisatie en </w:t>
      </w:r>
      <w:proofErr w:type="spellStart"/>
      <w:r w:rsidRPr="00A73D5C">
        <w:rPr>
          <w:rStyle w:val="fontstyle21"/>
        </w:rPr>
        <w:t>klanteisen;</w:t>
      </w:r>
    </w:p>
    <w:p w14:paraId="2B423563" w14:textId="77777777" w:rsidR="00AD426F" w:rsidRPr="00AD426F" w:rsidRDefault="00A73D5C" w:rsidP="00AD426F">
      <w:pPr>
        <w:pStyle w:val="Lijstalinea"/>
        <w:numPr>
          <w:ilvl w:val="1"/>
          <w:numId w:val="20"/>
        </w:numPr>
        <w:rPr>
          <w:rStyle w:val="fontstyle21"/>
          <w:b/>
          <w:bCs/>
        </w:rPr>
      </w:pPr>
      <w:r w:rsidRPr="00A73D5C">
        <w:rPr>
          <w:rStyle w:val="fontstyle21"/>
        </w:rPr>
        <w:t>Keukentafelgesprekken;</w:t>
      </w:r>
      <w:proofErr w:type="spellEnd"/>
    </w:p>
    <w:p w14:paraId="2606DD1A" w14:textId="77777777" w:rsidR="00AD426F" w:rsidRPr="00AD426F" w:rsidRDefault="00A73D5C" w:rsidP="00AD426F">
      <w:pPr>
        <w:pStyle w:val="Lijstalinea"/>
        <w:numPr>
          <w:ilvl w:val="1"/>
          <w:numId w:val="20"/>
        </w:numPr>
        <w:rPr>
          <w:rStyle w:val="fontstyle31"/>
          <w:rFonts w:ascii="Verdana" w:hAnsi="Verdana"/>
          <w:b/>
          <w:bCs/>
        </w:rPr>
      </w:pPr>
      <w:r w:rsidRPr="00A73D5C">
        <w:rPr>
          <w:rStyle w:val="fontstyle21"/>
        </w:rPr>
        <w:t>Advisering om te komen tot overeenstemming met stakeholders.</w:t>
      </w:r>
      <w:r w:rsidRPr="00AD426F">
        <w:rPr>
          <w:color w:val="000000"/>
          <w:szCs w:val="20"/>
        </w:rPr>
        <w:br/>
      </w:r>
    </w:p>
    <w:p w14:paraId="705CE285" w14:textId="77777777" w:rsidR="00AD426F" w:rsidRPr="00AD426F" w:rsidRDefault="00A73D5C" w:rsidP="00AD426F">
      <w:pPr>
        <w:pStyle w:val="Lijstalinea"/>
        <w:numPr>
          <w:ilvl w:val="0"/>
          <w:numId w:val="20"/>
        </w:numPr>
        <w:rPr>
          <w:rStyle w:val="fontstyle21"/>
          <w:b/>
          <w:bCs/>
        </w:rPr>
      </w:pPr>
      <w:r w:rsidRPr="004551CF">
        <w:rPr>
          <w:rStyle w:val="fontstyle21"/>
          <w:u w:val="single"/>
        </w:rPr>
        <w:t>Conditionering:</w:t>
      </w:r>
      <w:r w:rsidRPr="00A73D5C">
        <w:rPr>
          <w:rStyle w:val="fontstyle21"/>
        </w:rPr>
        <w:t xml:space="preserve"> dit traject omvat alle activiteiten die nodig zijn om een project</w:t>
      </w:r>
      <w:r w:rsidRPr="00AD426F">
        <w:rPr>
          <w:color w:val="000000"/>
          <w:szCs w:val="20"/>
        </w:rPr>
        <w:br/>
      </w:r>
      <w:r w:rsidRPr="00A73D5C">
        <w:rPr>
          <w:rStyle w:val="fontstyle21"/>
        </w:rPr>
        <w:t>juridisch en technisch bouwrijp op te leveren voor de uitvoeringsfase. Op te leveren</w:t>
      </w:r>
      <w:r w:rsidR="00AD426F">
        <w:rPr>
          <w:rStyle w:val="fontstyle21"/>
        </w:rPr>
        <w:t xml:space="preserve"> </w:t>
      </w:r>
      <w:r w:rsidRPr="00A73D5C">
        <w:rPr>
          <w:rStyle w:val="fontstyle21"/>
        </w:rPr>
        <w:t>producten:</w:t>
      </w:r>
    </w:p>
    <w:p w14:paraId="366AEB5F" w14:textId="77777777" w:rsidR="00AD426F" w:rsidRPr="00AD426F" w:rsidRDefault="00A73D5C" w:rsidP="00AD426F">
      <w:pPr>
        <w:pStyle w:val="Lijstalinea"/>
        <w:numPr>
          <w:ilvl w:val="1"/>
          <w:numId w:val="20"/>
        </w:numPr>
        <w:rPr>
          <w:rStyle w:val="fontstyle21"/>
          <w:b/>
          <w:bCs/>
        </w:rPr>
      </w:pPr>
      <w:r w:rsidRPr="00A73D5C">
        <w:rPr>
          <w:rStyle w:val="fontstyle21"/>
        </w:rPr>
        <w:t>Uitvoeren van benodigde onderzoeken: Flora &amp; Fauna, Niet Gesprongen</w:t>
      </w:r>
      <w:r w:rsidRPr="00AD426F">
        <w:rPr>
          <w:color w:val="000000"/>
          <w:szCs w:val="20"/>
        </w:rPr>
        <w:br/>
      </w:r>
      <w:r w:rsidRPr="00A73D5C">
        <w:rPr>
          <w:rStyle w:val="fontstyle21"/>
        </w:rPr>
        <w:t>Explosieven (NGE), Archeologie, Bodem, etc.;</w:t>
      </w:r>
    </w:p>
    <w:p w14:paraId="3ED47A72" w14:textId="77777777" w:rsidR="00AD426F" w:rsidRPr="00AD426F" w:rsidRDefault="00A73D5C" w:rsidP="00AD426F">
      <w:pPr>
        <w:pStyle w:val="Lijstalinea"/>
        <w:numPr>
          <w:ilvl w:val="1"/>
          <w:numId w:val="20"/>
        </w:numPr>
        <w:rPr>
          <w:rStyle w:val="fontstyle21"/>
          <w:b/>
          <w:bCs/>
        </w:rPr>
      </w:pPr>
      <w:r w:rsidRPr="00A73D5C">
        <w:rPr>
          <w:rStyle w:val="fontstyle21"/>
        </w:rPr>
        <w:t>Aanvragen van vergunningen, inclusief vooroverleg;</w:t>
      </w:r>
    </w:p>
    <w:p w14:paraId="786A4692" w14:textId="77777777" w:rsidR="00AD426F" w:rsidRPr="00AD426F" w:rsidRDefault="00A73D5C" w:rsidP="00AD426F">
      <w:pPr>
        <w:pStyle w:val="Lijstalinea"/>
        <w:numPr>
          <w:ilvl w:val="1"/>
          <w:numId w:val="20"/>
        </w:numPr>
        <w:rPr>
          <w:rStyle w:val="fontstyle21"/>
          <w:b/>
          <w:bCs/>
        </w:rPr>
      </w:pPr>
      <w:proofErr w:type="spellStart"/>
      <w:r w:rsidRPr="00A73D5C">
        <w:rPr>
          <w:rStyle w:val="fontstyle21"/>
        </w:rPr>
        <w:t>Vergunningenregister;</w:t>
      </w:r>
    </w:p>
    <w:p w14:paraId="2022431B" w14:textId="77777777" w:rsidR="00AD426F" w:rsidRPr="00AD426F" w:rsidRDefault="00A73D5C" w:rsidP="00AD426F">
      <w:pPr>
        <w:pStyle w:val="Lijstalinea"/>
        <w:numPr>
          <w:ilvl w:val="1"/>
          <w:numId w:val="20"/>
        </w:numPr>
        <w:rPr>
          <w:rStyle w:val="fontstyle21"/>
          <w:b/>
          <w:bCs/>
        </w:rPr>
      </w:pPr>
      <w:proofErr w:type="spellEnd"/>
      <w:r w:rsidRPr="00A73D5C">
        <w:rPr>
          <w:rStyle w:val="fontstyle21"/>
        </w:rPr>
        <w:t>Procesbeheersing rond het verleggen van Kabels en Leidingen (K&amp;L), inclusief</w:t>
      </w:r>
      <w:r w:rsidR="00AD426F">
        <w:rPr>
          <w:rStyle w:val="fontstyle21"/>
        </w:rPr>
        <w:t xml:space="preserve"> </w:t>
      </w:r>
      <w:r w:rsidRPr="00A73D5C">
        <w:rPr>
          <w:rStyle w:val="fontstyle21"/>
        </w:rPr>
        <w:t>overeenstemming met K&amp;L-beheerders;</w:t>
      </w:r>
    </w:p>
    <w:p w14:paraId="5D752438" w14:textId="77777777" w:rsidR="00AD426F" w:rsidRPr="00AD426F" w:rsidRDefault="00A73D5C" w:rsidP="00805D60">
      <w:pPr>
        <w:pStyle w:val="Lijstalinea"/>
        <w:numPr>
          <w:ilvl w:val="1"/>
          <w:numId w:val="20"/>
        </w:numPr>
        <w:rPr>
          <w:rStyle w:val="fontstyle21"/>
          <w:b/>
          <w:bCs/>
        </w:rPr>
      </w:pPr>
      <w:r w:rsidRPr="00A73D5C">
        <w:rPr>
          <w:rStyle w:val="fontstyle21"/>
        </w:rPr>
        <w:t xml:space="preserve">Ondersteuningen bij </w:t>
      </w:r>
      <w:proofErr w:type="spellStart"/>
      <w:r w:rsidRPr="00A73D5C">
        <w:rPr>
          <w:rStyle w:val="fontstyle21"/>
        </w:rPr>
        <w:t>E-aansluitingen;</w:t>
      </w:r>
      <w:proofErr w:type="spellEnd"/>
    </w:p>
    <w:p w14:paraId="71FB6822" w14:textId="77777777" w:rsidR="00814049" w:rsidRPr="00AD426F" w:rsidRDefault="00A73D5C" w:rsidP="00805D60">
      <w:pPr>
        <w:pStyle w:val="Lijstalinea"/>
        <w:numPr>
          <w:ilvl w:val="1"/>
          <w:numId w:val="20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Aankoop van gronden.</w:t>
      </w:r>
      <w:r w:rsidRPr="00AD426F">
        <w:rPr>
          <w:color w:val="000000"/>
          <w:szCs w:val="20"/>
        </w:rPr>
        <w:br/>
      </w:r>
    </w:p>
    <w:p w14:paraId="54D6E0DA" w14:textId="77777777" w:rsidR="00AD426F" w:rsidRDefault="00A73D5C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527CF8D1" w14:textId="77777777" w:rsidR="00AD426F" w:rsidRPr="00AD426F" w:rsidRDefault="00A73D5C" w:rsidP="00AD426F">
      <w:pPr>
        <w:pStyle w:val="Lijstalinea"/>
        <w:numPr>
          <w:ilvl w:val="0"/>
          <w:numId w:val="19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functie;</w:t>
      </w:r>
    </w:p>
    <w:p w14:paraId="1F6239CD" w14:textId="77777777" w:rsidR="00AD426F" w:rsidRPr="00AD426F" w:rsidRDefault="00A73D5C" w:rsidP="00AD426F">
      <w:pPr>
        <w:pStyle w:val="Lijstalinea"/>
        <w:numPr>
          <w:ilvl w:val="0"/>
          <w:numId w:val="19"/>
        </w:numPr>
        <w:rPr>
          <w:rStyle w:val="fontstyle21"/>
          <w:b/>
          <w:bCs/>
        </w:rPr>
      </w:pPr>
      <w:r w:rsidRPr="00A73D5C">
        <w:rPr>
          <w:rStyle w:val="fontstyle21"/>
        </w:rPr>
        <w:t>Medior: 4 -10 jaar ervaring in soortgelijke functie;</w:t>
      </w:r>
    </w:p>
    <w:p w14:paraId="16503914" w14:textId="77777777" w:rsidR="00814049" w:rsidRPr="00AD426F" w:rsidRDefault="00AD426F" w:rsidP="00AD426F">
      <w:pPr>
        <w:pStyle w:val="Lijstalinea"/>
        <w:numPr>
          <w:ilvl w:val="0"/>
          <w:numId w:val="19"/>
        </w:numPr>
        <w:rPr>
          <w:rStyle w:val="fontstyle01"/>
          <w:sz w:val="20"/>
          <w:szCs w:val="20"/>
        </w:rPr>
      </w:pPr>
      <w:r>
        <w:rPr>
          <w:rStyle w:val="fontstyle21"/>
        </w:rPr>
        <w:t>J</w:t>
      </w:r>
      <w:r w:rsidR="00A73D5C" w:rsidRPr="00A73D5C">
        <w:rPr>
          <w:rStyle w:val="fontstyle21"/>
        </w:rPr>
        <w:t>unior: 0 -3 jaar ervaring in soortgelijke functie.</w:t>
      </w:r>
      <w:r w:rsidR="00A73D5C" w:rsidRPr="00AD426F">
        <w:rPr>
          <w:szCs w:val="20"/>
        </w:rPr>
        <w:br/>
      </w:r>
    </w:p>
    <w:p w14:paraId="1EAA724F" w14:textId="77777777" w:rsidR="00814049" w:rsidRDefault="00814049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0BF00377" w14:textId="77777777" w:rsidR="00814049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2</w:t>
      </w:r>
      <w:r w:rsidR="00B76FCC">
        <w:rPr>
          <w:rStyle w:val="fontstyle01"/>
          <w:sz w:val="20"/>
          <w:szCs w:val="20"/>
        </w:rPr>
        <w:t>7</w:t>
      </w:r>
      <w:r w:rsidRPr="00A73D5C">
        <w:rPr>
          <w:rStyle w:val="fontstyle01"/>
          <w:sz w:val="20"/>
          <w:szCs w:val="20"/>
        </w:rPr>
        <w:t>. Veiligheidskundige</w:t>
      </w:r>
      <w:r w:rsidRPr="00A73D5C">
        <w:rPr>
          <w:b/>
          <w:bCs/>
          <w:color w:val="000000"/>
          <w:szCs w:val="20"/>
        </w:rPr>
        <w:br/>
      </w:r>
    </w:p>
    <w:p w14:paraId="11C199A4" w14:textId="77777777" w:rsidR="00814049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Een afgeronde Hoger Veiligheidskundige opleiding (of vergelijkbaar) op minimaal HBO</w:t>
      </w:r>
      <w:r w:rsidR="00AD426F">
        <w:rPr>
          <w:rStyle w:val="fontstyle21"/>
        </w:rPr>
        <w:t xml:space="preserve">- </w:t>
      </w:r>
      <w:r w:rsidRPr="00A73D5C">
        <w:rPr>
          <w:rStyle w:val="fontstyle21"/>
        </w:rPr>
        <w:t>niveau.</w:t>
      </w:r>
      <w:r w:rsidRPr="00A73D5C">
        <w:rPr>
          <w:color w:val="000000"/>
          <w:szCs w:val="20"/>
        </w:rPr>
        <w:br/>
      </w:r>
    </w:p>
    <w:p w14:paraId="4B2FDEE7" w14:textId="01897AC5" w:rsidR="00814049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Als Veiligheidskundige heb je inzicht in en affiniteit met techniek. Je houdt je bezig met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Arbo-veiligheid, CE-markeringen en RAM-analyses. Bovendien heb je kennis van en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ervaring met</w:t>
      </w:r>
      <w:r w:rsidR="004551CF">
        <w:rPr>
          <w:rStyle w:val="fontstyle21"/>
        </w:rPr>
        <w:t xml:space="preserve"> </w:t>
      </w:r>
      <w:proofErr w:type="spellStart"/>
      <w:r w:rsidR="004551CF">
        <w:rPr>
          <w:rStyle w:val="fontstyle21"/>
        </w:rPr>
        <w:t>Atex</w:t>
      </w:r>
      <w:proofErr w:type="spellEnd"/>
      <w:r w:rsidR="004551CF">
        <w:rPr>
          <w:rStyle w:val="fontstyle21"/>
        </w:rPr>
        <w:t>,</w:t>
      </w:r>
      <w:r w:rsidRPr="00A73D5C">
        <w:rPr>
          <w:rStyle w:val="fontstyle21"/>
        </w:rPr>
        <w:t xml:space="preserve"> </w:t>
      </w:r>
      <w:proofErr w:type="spellStart"/>
      <w:r w:rsidRPr="00A73D5C">
        <w:rPr>
          <w:rStyle w:val="fontstyle21"/>
        </w:rPr>
        <w:t>Hazop’s</w:t>
      </w:r>
      <w:proofErr w:type="spellEnd"/>
      <w:r w:rsidRPr="00A73D5C">
        <w:rPr>
          <w:rStyle w:val="fontstyle21"/>
        </w:rPr>
        <w:t xml:space="preserve"> en bouwprocessen.</w:t>
      </w:r>
      <w:r w:rsidRPr="00A73D5C">
        <w:rPr>
          <w:color w:val="000000"/>
          <w:szCs w:val="20"/>
        </w:rPr>
        <w:br/>
      </w:r>
    </w:p>
    <w:p w14:paraId="068711D9" w14:textId="77777777" w:rsidR="00AD426F" w:rsidRDefault="00A73D5C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06C461B7" w14:textId="77777777" w:rsidR="00AD426F" w:rsidRDefault="00A73D5C" w:rsidP="00AD426F">
      <w:pPr>
        <w:pStyle w:val="Lijstalinea"/>
        <w:numPr>
          <w:ilvl w:val="0"/>
          <w:numId w:val="18"/>
        </w:numPr>
        <w:rPr>
          <w:rStyle w:val="fontstyle21"/>
        </w:rPr>
      </w:pPr>
      <w:r w:rsidRPr="00A73D5C">
        <w:rPr>
          <w:rStyle w:val="fontstyle21"/>
        </w:rPr>
        <w:t>Senior: 10 jaar of meer ervaring in soortgelijke functie;</w:t>
      </w:r>
    </w:p>
    <w:p w14:paraId="36E55F94" w14:textId="77777777" w:rsidR="003E04A2" w:rsidRPr="00AD426F" w:rsidRDefault="00A73D5C" w:rsidP="00AD426F">
      <w:pPr>
        <w:pStyle w:val="Lijstalinea"/>
        <w:numPr>
          <w:ilvl w:val="0"/>
          <w:numId w:val="18"/>
        </w:numPr>
        <w:rPr>
          <w:color w:val="000000"/>
          <w:szCs w:val="20"/>
        </w:rPr>
      </w:pPr>
      <w:r w:rsidRPr="00A73D5C">
        <w:rPr>
          <w:rStyle w:val="fontstyle21"/>
        </w:rPr>
        <w:t>Medior: 4 -10 jaar ervaring in soortgelijke functie.</w:t>
      </w:r>
    </w:p>
    <w:sectPr w:rsidR="003E04A2" w:rsidRPr="00AD42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310F3"/>
    <w:multiLevelType w:val="hybridMultilevel"/>
    <w:tmpl w:val="0158DDE0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0D6C3F"/>
    <w:multiLevelType w:val="hybridMultilevel"/>
    <w:tmpl w:val="D0D64D76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E44A29"/>
    <w:multiLevelType w:val="hybridMultilevel"/>
    <w:tmpl w:val="B608D3AE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950C1"/>
    <w:multiLevelType w:val="hybridMultilevel"/>
    <w:tmpl w:val="A19444D4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A2173"/>
    <w:multiLevelType w:val="hybridMultilevel"/>
    <w:tmpl w:val="ED8E29B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345207"/>
    <w:multiLevelType w:val="hybridMultilevel"/>
    <w:tmpl w:val="5F12AABC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C0037C"/>
    <w:multiLevelType w:val="hybridMultilevel"/>
    <w:tmpl w:val="AE4417EA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124165"/>
    <w:multiLevelType w:val="hybridMultilevel"/>
    <w:tmpl w:val="53462E0C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D021FE"/>
    <w:multiLevelType w:val="hybridMultilevel"/>
    <w:tmpl w:val="6ADAADA6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E91AFF"/>
    <w:multiLevelType w:val="hybridMultilevel"/>
    <w:tmpl w:val="98A20FB0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862122"/>
    <w:multiLevelType w:val="hybridMultilevel"/>
    <w:tmpl w:val="A620BA06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8027F1"/>
    <w:multiLevelType w:val="hybridMultilevel"/>
    <w:tmpl w:val="1AAC8026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3F3B7F"/>
    <w:multiLevelType w:val="hybridMultilevel"/>
    <w:tmpl w:val="7074A388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E45780"/>
    <w:multiLevelType w:val="hybridMultilevel"/>
    <w:tmpl w:val="307EA9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C91E49"/>
    <w:multiLevelType w:val="hybridMultilevel"/>
    <w:tmpl w:val="01F09384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CF4E0E"/>
    <w:multiLevelType w:val="hybridMultilevel"/>
    <w:tmpl w:val="5D389174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D34AD9"/>
    <w:multiLevelType w:val="hybridMultilevel"/>
    <w:tmpl w:val="5E0EB188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DE41FF"/>
    <w:multiLevelType w:val="hybridMultilevel"/>
    <w:tmpl w:val="437A32A6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A535DE"/>
    <w:multiLevelType w:val="hybridMultilevel"/>
    <w:tmpl w:val="8ADC946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6C4691"/>
    <w:multiLevelType w:val="hybridMultilevel"/>
    <w:tmpl w:val="B6405082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C46122"/>
    <w:multiLevelType w:val="hybridMultilevel"/>
    <w:tmpl w:val="2326EA40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341629"/>
    <w:multiLevelType w:val="hybridMultilevel"/>
    <w:tmpl w:val="B5BCA694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D96829"/>
    <w:multiLevelType w:val="hybridMultilevel"/>
    <w:tmpl w:val="83D894E4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E51A9C"/>
    <w:multiLevelType w:val="hybridMultilevel"/>
    <w:tmpl w:val="2A66E624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992A34"/>
    <w:multiLevelType w:val="hybridMultilevel"/>
    <w:tmpl w:val="6E2E7230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0357DD"/>
    <w:multiLevelType w:val="hybridMultilevel"/>
    <w:tmpl w:val="DFBCEE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4B2661"/>
    <w:multiLevelType w:val="hybridMultilevel"/>
    <w:tmpl w:val="2AFC905A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D74B09"/>
    <w:multiLevelType w:val="hybridMultilevel"/>
    <w:tmpl w:val="A1827AF8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C1719B"/>
    <w:multiLevelType w:val="hybridMultilevel"/>
    <w:tmpl w:val="30B293A4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8B22F1"/>
    <w:multiLevelType w:val="hybridMultilevel"/>
    <w:tmpl w:val="7982E140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FC716E"/>
    <w:multiLevelType w:val="hybridMultilevel"/>
    <w:tmpl w:val="925683D0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3E4A8F"/>
    <w:multiLevelType w:val="hybridMultilevel"/>
    <w:tmpl w:val="95CA07E8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3"/>
  </w:num>
  <w:num w:numId="3">
    <w:abstractNumId w:val="25"/>
  </w:num>
  <w:num w:numId="4">
    <w:abstractNumId w:val="31"/>
  </w:num>
  <w:num w:numId="5">
    <w:abstractNumId w:val="0"/>
  </w:num>
  <w:num w:numId="6">
    <w:abstractNumId w:val="27"/>
  </w:num>
  <w:num w:numId="7">
    <w:abstractNumId w:val="26"/>
  </w:num>
  <w:num w:numId="8">
    <w:abstractNumId w:val="11"/>
  </w:num>
  <w:num w:numId="9">
    <w:abstractNumId w:val="14"/>
  </w:num>
  <w:num w:numId="10">
    <w:abstractNumId w:val="12"/>
  </w:num>
  <w:num w:numId="11">
    <w:abstractNumId w:val="21"/>
  </w:num>
  <w:num w:numId="12">
    <w:abstractNumId w:val="20"/>
  </w:num>
  <w:num w:numId="13">
    <w:abstractNumId w:val="29"/>
  </w:num>
  <w:num w:numId="14">
    <w:abstractNumId w:val="9"/>
  </w:num>
  <w:num w:numId="15">
    <w:abstractNumId w:val="6"/>
  </w:num>
  <w:num w:numId="16">
    <w:abstractNumId w:val="23"/>
  </w:num>
  <w:num w:numId="17">
    <w:abstractNumId w:val="28"/>
  </w:num>
  <w:num w:numId="18">
    <w:abstractNumId w:val="16"/>
  </w:num>
  <w:num w:numId="19">
    <w:abstractNumId w:val="30"/>
  </w:num>
  <w:num w:numId="20">
    <w:abstractNumId w:val="7"/>
  </w:num>
  <w:num w:numId="21">
    <w:abstractNumId w:val="17"/>
  </w:num>
  <w:num w:numId="22">
    <w:abstractNumId w:val="15"/>
  </w:num>
  <w:num w:numId="23">
    <w:abstractNumId w:val="2"/>
  </w:num>
  <w:num w:numId="24">
    <w:abstractNumId w:val="8"/>
  </w:num>
  <w:num w:numId="25">
    <w:abstractNumId w:val="22"/>
  </w:num>
  <w:num w:numId="26">
    <w:abstractNumId w:val="24"/>
  </w:num>
  <w:num w:numId="27">
    <w:abstractNumId w:val="3"/>
  </w:num>
  <w:num w:numId="28">
    <w:abstractNumId w:val="10"/>
  </w:num>
  <w:num w:numId="29">
    <w:abstractNumId w:val="1"/>
  </w:num>
  <w:num w:numId="30">
    <w:abstractNumId w:val="19"/>
  </w:num>
  <w:num w:numId="31">
    <w:abstractNumId w:val="5"/>
  </w:num>
  <w:num w:numId="32">
    <w:abstractNumId w:val="18"/>
  </w:num>
  <w:num w:numId="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D5C"/>
    <w:rsid w:val="00050823"/>
    <w:rsid w:val="0007266D"/>
    <w:rsid w:val="00114D9D"/>
    <w:rsid w:val="001816EA"/>
    <w:rsid w:val="00214A1D"/>
    <w:rsid w:val="002C2175"/>
    <w:rsid w:val="003337A8"/>
    <w:rsid w:val="00340E20"/>
    <w:rsid w:val="00360A6B"/>
    <w:rsid w:val="003E04A2"/>
    <w:rsid w:val="004376AF"/>
    <w:rsid w:val="004551CF"/>
    <w:rsid w:val="006402F1"/>
    <w:rsid w:val="006F70D3"/>
    <w:rsid w:val="007F3ED9"/>
    <w:rsid w:val="00814049"/>
    <w:rsid w:val="0086480A"/>
    <w:rsid w:val="00962905"/>
    <w:rsid w:val="00A0024F"/>
    <w:rsid w:val="00A73D5C"/>
    <w:rsid w:val="00AD426F"/>
    <w:rsid w:val="00B6684F"/>
    <w:rsid w:val="00B76FCC"/>
    <w:rsid w:val="00BB0573"/>
    <w:rsid w:val="00C335C7"/>
    <w:rsid w:val="00C45869"/>
    <w:rsid w:val="00CD2EDA"/>
    <w:rsid w:val="00E504D5"/>
    <w:rsid w:val="00E51D96"/>
    <w:rsid w:val="00F82D5D"/>
    <w:rsid w:val="00FA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941F46"/>
  <w15:chartTrackingRefBased/>
  <w15:docId w15:val="{B00B373A-FF69-41BA-9720-110BFDABE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ard">
    <w:name w:val="Normal"/>
    <w:qFormat/>
    <w:rsid w:val="00CD2EDA"/>
    <w:pPr>
      <w:spacing w:after="0"/>
    </w:pPr>
    <w:rPr>
      <w:rFonts w:ascii="Verdana" w:hAnsi="Verdana"/>
      <w:sz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fontstyle01">
    <w:name w:val="fontstyle01"/>
    <w:basedOn w:val="Standaardalinea-lettertype"/>
    <w:rsid w:val="00A73D5C"/>
    <w:rPr>
      <w:rFonts w:ascii="Verdana" w:hAnsi="Verdana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Standaardalinea-lettertype"/>
    <w:rsid w:val="00A73D5C"/>
    <w:rPr>
      <w:rFonts w:ascii="Verdana" w:hAnsi="Verdana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31">
    <w:name w:val="fontstyle31"/>
    <w:basedOn w:val="Standaardalinea-lettertype"/>
    <w:rsid w:val="00A73D5C"/>
    <w:rPr>
      <w:rFonts w:ascii="Wingdings" w:hAnsi="Wingdings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41">
    <w:name w:val="fontstyle41"/>
    <w:basedOn w:val="Standaardalinea-lettertype"/>
    <w:rsid w:val="00A73D5C"/>
    <w:rPr>
      <w:rFonts w:ascii="CourierNew" w:hAnsi="CourierNew" w:hint="default"/>
      <w:b w:val="0"/>
      <w:bCs w:val="0"/>
      <w:i w:val="0"/>
      <w:iCs w:val="0"/>
      <w:color w:val="000000"/>
      <w:sz w:val="20"/>
      <w:szCs w:val="20"/>
    </w:rPr>
  </w:style>
  <w:style w:type="paragraph" w:styleId="Lijstalinea">
    <w:name w:val="List Paragraph"/>
    <w:basedOn w:val="Standaard"/>
    <w:uiPriority w:val="34"/>
    <w:qFormat/>
    <w:rsid w:val="00A73D5C"/>
    <w:pPr>
      <w:ind w:left="720"/>
      <w:contextualSpacing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6F70D3"/>
    <w:pPr>
      <w:spacing w:line="240" w:lineRule="auto"/>
    </w:pPr>
    <w:rPr>
      <w:rFonts w:ascii="Segoe UI" w:hAnsi="Segoe UI" w:cs="Segoe UI"/>
      <w:sz w:val="18"/>
      <w:szCs w:val="18"/>
    </w:rPr>
  </w:style>
  <w:style w:type="paragraph" w:styleId="Geenafstand">
    <w:name w:val="No Spacing"/>
    <w:uiPriority w:val="1"/>
    <w:qFormat/>
    <w:rsid w:val="00CD2EDA"/>
    <w:pPr>
      <w:spacing w:after="0" w:line="240" w:lineRule="auto"/>
    </w:pPr>
    <w:rPr>
      <w:rFonts w:ascii="Verdana" w:hAnsi="Verdana"/>
      <w:sz w:val="20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F70D3"/>
    <w:rPr>
      <w:rFonts w:ascii="Segoe UI" w:hAnsi="Segoe UI" w:cs="Segoe UI"/>
      <w:sz w:val="18"/>
      <w:szCs w:val="18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B6684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B6684F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B6684F"/>
    <w:rPr>
      <w:rFonts w:ascii="Verdana" w:hAnsi="Verdana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B6684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B6684F"/>
    <w:rPr>
      <w:rFonts w:ascii="Verdana" w:hAnsi="Verdan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00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01B07A-7B1E-48A6-BCFF-61CAC3641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A991994E.dotm</Template>
  <TotalTime>16</TotalTime>
  <Pages>26</Pages>
  <Words>2092</Words>
  <Characters>11512</Characters>
  <Application>Microsoft Office Word</Application>
  <DocSecurity>0</DocSecurity>
  <Lines>95</Lines>
  <Paragraphs>27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Schuurman, Erwin</dc:creator>
  <cp:keywords/>
  <dc:description/>
  <cp:lastModifiedBy>Schuurman, Erwin</cp:lastModifiedBy>
  <cp:revision>6</cp:revision>
  <dcterms:created xsi:type="dcterms:W3CDTF">2020-10-19T08:46:00Z</dcterms:created>
  <dcterms:modified xsi:type="dcterms:W3CDTF">2020-10-19T09:01:00Z</dcterms:modified>
</cp:coreProperties>
</file>